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Fix some bugs, Add some improvements, Allows upload/download files/folders during ssh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Add some improvements. mCRTool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r w:rsidR="00425B40" w14:paraId="69B7C5BB" w14:textId="77777777" w:rsidTr="00425B40">
        <w:tc>
          <w:tcPr>
            <w:tcW w:w="1980" w:type="dxa"/>
          </w:tcPr>
          <w:p w14:paraId="697E2FD6" w14:textId="66C54198" w:rsidR="00425B40" w:rsidRDefault="00425B40" w:rsidP="00A413CC">
            <w:r>
              <w:t>V10.0</w:t>
            </w:r>
          </w:p>
        </w:tc>
        <w:tc>
          <w:tcPr>
            <w:tcW w:w="4961" w:type="dxa"/>
          </w:tcPr>
          <w:p w14:paraId="28FE1549" w14:textId="04E9F252" w:rsidR="00425B40" w:rsidRDefault="00425B40" w:rsidP="00A413CC">
            <w:r>
              <w:t>Add some improvements.</w:t>
            </w:r>
            <w:r w:rsidR="00B200EB">
              <w:t xml:space="preserve"> </w:t>
            </w:r>
            <w:r>
              <w:t>Replaced “</w:t>
            </w:r>
            <w:r w:rsidRPr="00A15102">
              <w:rPr>
                <w:rFonts w:cs="Arial"/>
                <w:bCs/>
                <w:noProof/>
              </w:rPr>
              <w:t>Simple Remote Connection</w:t>
            </w:r>
            <w:r>
              <w:rPr>
                <w:rFonts w:cs="Arial"/>
                <w:bCs/>
                <w:noProof/>
              </w:rPr>
              <w:t>” by “Simple CR Handler”</w:t>
            </w:r>
            <w:r>
              <w:t>.</w:t>
            </w:r>
          </w:p>
        </w:tc>
        <w:tc>
          <w:tcPr>
            <w:tcW w:w="2120" w:type="dxa"/>
          </w:tcPr>
          <w:p w14:paraId="3683649E" w14:textId="499123E1" w:rsidR="00425B40" w:rsidRDefault="00425B40" w:rsidP="00A413CC">
            <w:r>
              <w:t>02-Jun-2024</w:t>
            </w:r>
          </w:p>
        </w:tc>
      </w:tr>
      <w:tr w:rsidR="001F29D2" w14:paraId="4C0A1762" w14:textId="77777777" w:rsidTr="001F29D2">
        <w:tc>
          <w:tcPr>
            <w:tcW w:w="1980" w:type="dxa"/>
          </w:tcPr>
          <w:p w14:paraId="0ED848B5" w14:textId="143B6EBB" w:rsidR="001F29D2" w:rsidRDefault="001F29D2" w:rsidP="00887F58">
            <w:r>
              <w:t>V1</w:t>
            </w:r>
            <w:r w:rsidR="00B200EB">
              <w:t>1</w:t>
            </w:r>
            <w:r>
              <w:t>.0</w:t>
            </w:r>
          </w:p>
        </w:tc>
        <w:tc>
          <w:tcPr>
            <w:tcW w:w="4961" w:type="dxa"/>
          </w:tcPr>
          <w:p w14:paraId="1A69F9BC" w14:textId="65678887" w:rsidR="001F29D2" w:rsidRDefault="001F29D2" w:rsidP="00887F58">
            <w:r>
              <w:t xml:space="preserve">Add some improvements. </w:t>
            </w:r>
            <w:r w:rsidR="00B200EB">
              <w:t>Allow auto run CR and parse log after finshing, allow edit text file on SSH server</w:t>
            </w:r>
            <w:r>
              <w:t>.</w:t>
            </w:r>
          </w:p>
        </w:tc>
        <w:tc>
          <w:tcPr>
            <w:tcW w:w="2120" w:type="dxa"/>
          </w:tcPr>
          <w:p w14:paraId="6E9E5AB0" w14:textId="456A069B" w:rsidR="001F29D2" w:rsidRDefault="001F29D2" w:rsidP="00887F58">
            <w:r>
              <w:t>2</w:t>
            </w:r>
            <w:r w:rsidR="00B200EB">
              <w:t>6</w:t>
            </w:r>
            <w:r>
              <w:t>-Jun-2024</w:t>
            </w:r>
          </w:p>
        </w:tc>
      </w:tr>
      <w:tr w:rsidR="00391FC1" w14:paraId="4C750281" w14:textId="77777777" w:rsidTr="00391FC1">
        <w:tc>
          <w:tcPr>
            <w:tcW w:w="1980" w:type="dxa"/>
          </w:tcPr>
          <w:p w14:paraId="2A724326" w14:textId="633438E3" w:rsidR="00391FC1" w:rsidRDefault="00391FC1" w:rsidP="00D16E6C">
            <w:r>
              <w:t>V1</w:t>
            </w:r>
            <w:r w:rsidR="00896C67">
              <w:t>2</w:t>
            </w:r>
            <w:r>
              <w:t>.0</w:t>
            </w:r>
          </w:p>
        </w:tc>
        <w:tc>
          <w:tcPr>
            <w:tcW w:w="4961" w:type="dxa"/>
          </w:tcPr>
          <w:p w14:paraId="7C86D18F" w14:textId="198E3A40" w:rsidR="00391FC1" w:rsidRDefault="00391FC1" w:rsidP="00D16E6C">
            <w:r>
              <w:t>Fix some bugs, Nest condition checking, auto prompt improvement</w:t>
            </w:r>
            <w:r w:rsidR="009970BE">
              <w:t>, Add some functions</w:t>
            </w:r>
            <w:r>
              <w:t>….</w:t>
            </w:r>
          </w:p>
        </w:tc>
        <w:tc>
          <w:tcPr>
            <w:tcW w:w="2120" w:type="dxa"/>
          </w:tcPr>
          <w:p w14:paraId="5B224319" w14:textId="2410BE0F" w:rsidR="00391FC1" w:rsidRDefault="00391FC1" w:rsidP="00D16E6C">
            <w:r>
              <w:t>26-Jul-2024</w:t>
            </w:r>
          </w:p>
        </w:tc>
      </w:tr>
      <w:tr w:rsidR="00551621" w14:paraId="0E72497F" w14:textId="77777777" w:rsidTr="00551621">
        <w:tc>
          <w:tcPr>
            <w:tcW w:w="1980" w:type="dxa"/>
          </w:tcPr>
          <w:p w14:paraId="63D69412" w14:textId="5A0D98B5" w:rsidR="00551621" w:rsidRDefault="00551621" w:rsidP="001271EA">
            <w:r>
              <w:t>V13.0</w:t>
            </w:r>
          </w:p>
        </w:tc>
        <w:tc>
          <w:tcPr>
            <w:tcW w:w="4961" w:type="dxa"/>
          </w:tcPr>
          <w:p w14:paraId="1783935B" w14:textId="0829E402" w:rsidR="00551621" w:rsidRDefault="005F28F3" w:rsidP="001271EA">
            <w:r>
              <w:t xml:space="preserve">- </w:t>
            </w:r>
            <w:r w:rsidR="00551621">
              <w:t>Allows users to check Offline Moshell command’s result directly on Editor Window.</w:t>
            </w:r>
          </w:p>
          <w:p w14:paraId="39FB5A58" w14:textId="2C72627A" w:rsidR="00553870" w:rsidRDefault="005F28F3" w:rsidP="001271EA">
            <w:r>
              <w:t xml:space="preserve">- </w:t>
            </w:r>
            <w:r w:rsidR="00553870">
              <w:t xml:space="preserve">Allows </w:t>
            </w:r>
            <w:r w:rsidR="00553870" w:rsidRPr="00553870">
              <w:t>run python enmscripting or run cmedit/alarm commands by using Simple CR Handler.</w:t>
            </w:r>
          </w:p>
        </w:tc>
        <w:tc>
          <w:tcPr>
            <w:tcW w:w="2120" w:type="dxa"/>
          </w:tcPr>
          <w:p w14:paraId="7AC5B9B5" w14:textId="73027800" w:rsidR="00551621" w:rsidRDefault="00551621" w:rsidP="001271EA">
            <w:r>
              <w:t>07-Aug-2024</w:t>
            </w:r>
          </w:p>
        </w:tc>
      </w:tr>
      <w:tr w:rsidR="00C13E4D" w14:paraId="0CCBE69C" w14:textId="77777777" w:rsidTr="00C13E4D">
        <w:tc>
          <w:tcPr>
            <w:tcW w:w="1980" w:type="dxa"/>
          </w:tcPr>
          <w:p w14:paraId="09B9CA27" w14:textId="021F5111" w:rsidR="00C13E4D" w:rsidRDefault="00C13E4D" w:rsidP="00977AE0">
            <w:r>
              <w:t>V14.0</w:t>
            </w:r>
          </w:p>
        </w:tc>
        <w:tc>
          <w:tcPr>
            <w:tcW w:w="4961" w:type="dxa"/>
          </w:tcPr>
          <w:p w14:paraId="378CED32" w14:textId="4857FB5F" w:rsidR="00C13E4D" w:rsidRDefault="00C13E4D" w:rsidP="00977AE0">
            <w:r>
              <w:t xml:space="preserve">- </w:t>
            </w:r>
            <w:r w:rsidR="00540722">
              <w:t xml:space="preserve">mCRTool allows user auto generate scripts </w:t>
            </w:r>
            <w:r w:rsidR="00D802EC">
              <w:t>based</w:t>
            </w:r>
            <w:r w:rsidR="00540722">
              <w:t xml:space="preserve"> on Data Sheets </w:t>
            </w:r>
            <w:r w:rsidR="000D5ED0">
              <w:t>with one</w:t>
            </w:r>
            <w:r w:rsidR="00540722">
              <w:t xml:space="preserve"> best match</w:t>
            </w:r>
            <w:r w:rsidR="000D5ED0">
              <w:t xml:space="preserve"> of</w:t>
            </w:r>
            <w:r w:rsidR="00540722">
              <w:t xml:space="preserve"> </w:t>
            </w:r>
            <w:r w:rsidR="009B45C9">
              <w:t>provided</w:t>
            </w:r>
            <w:r w:rsidR="00540722">
              <w:t xml:space="preserve"> templates</w:t>
            </w:r>
            <w:r>
              <w:t>.</w:t>
            </w:r>
          </w:p>
          <w:p w14:paraId="6AF4283F" w14:textId="77777777" w:rsidR="00C13E4D" w:rsidRDefault="00C13E4D" w:rsidP="00977AE0">
            <w:r>
              <w:t xml:space="preserve">- </w:t>
            </w:r>
            <w:r w:rsidRPr="00553870">
              <w:t>Simple CR Handler</w:t>
            </w:r>
            <w:r w:rsidR="00540722">
              <w:t xml:space="preserve"> allows user run CRs directly from Data Excel Files from “RF team”</w:t>
            </w:r>
            <w:r w:rsidRPr="00553870">
              <w:t>.</w:t>
            </w:r>
          </w:p>
          <w:p w14:paraId="7677FEB6" w14:textId="34C5D296" w:rsidR="002E7116" w:rsidRDefault="002E7116" w:rsidP="00977AE0">
            <w:r>
              <w:t>- Add getdump function in SSH Tool</w:t>
            </w:r>
          </w:p>
          <w:p w14:paraId="34746564" w14:textId="7B55F5D6" w:rsidR="00870B7B" w:rsidRDefault="00870B7B" w:rsidP="00977AE0">
            <w:r>
              <w:t>- Multi-Editor Tab support.</w:t>
            </w:r>
          </w:p>
        </w:tc>
        <w:tc>
          <w:tcPr>
            <w:tcW w:w="2120" w:type="dxa"/>
          </w:tcPr>
          <w:p w14:paraId="70627914" w14:textId="5F20BA1C" w:rsidR="00C13E4D" w:rsidRDefault="00751F22" w:rsidP="00977AE0">
            <w:r>
              <w:t>16</w:t>
            </w:r>
            <w:r w:rsidR="00C13E4D">
              <w:t>-</w:t>
            </w:r>
            <w:r w:rsidR="00564F72">
              <w:t>Oct</w:t>
            </w:r>
            <w:r w:rsidR="00C13E4D">
              <w:t>-2024</w:t>
            </w:r>
          </w:p>
        </w:tc>
      </w:tr>
    </w:tbl>
    <w:p w14:paraId="7F97B3C9" w14:textId="77777777" w:rsidR="002C3735" w:rsidRDefault="002C3735" w:rsidP="0090511C">
      <w:pPr>
        <w:pStyle w:val="TableOfContents"/>
        <w:jc w:val="center"/>
      </w:pPr>
    </w:p>
    <w:p w14:paraId="1DC0BFC3" w14:textId="298C1F40" w:rsidR="00755182" w:rsidRPr="00CD2FA1" w:rsidRDefault="003B1FF1" w:rsidP="0090511C">
      <w:pPr>
        <w:pStyle w:val="TableOfContents"/>
        <w:jc w:val="center"/>
      </w:pPr>
      <w:r w:rsidRPr="00CD2FA1">
        <w:t xml:space="preserve">Table of </w:t>
      </w:r>
      <w:r w:rsidR="00755182" w:rsidRPr="00CD2FA1">
        <w:t>CONTENTS</w:t>
      </w:r>
    </w:p>
    <w:p w14:paraId="1D367394" w14:textId="61D40FFF" w:rsidR="00871903" w:rsidRDefault="00F40B3F">
      <w:pPr>
        <w:pStyle w:val="TOC1"/>
        <w:rPr>
          <w:rFonts w:asciiTheme="minorHAnsi" w:eastAsiaTheme="minorEastAsia" w:hAnsiTheme="minorHAnsi" w:cstheme="minorBidi"/>
          <w:kern w:val="2"/>
          <w:szCs w:val="22"/>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871903" w:rsidRPr="00F43A70">
        <w:rPr>
          <w:rFonts w:ascii="Tahoma" w:hAnsi="Tahoma" w:cs="Tahoma"/>
          <w:lang w:eastAsia="zh-CN"/>
        </w:rPr>
        <w:t>1</w:t>
      </w:r>
      <w:r w:rsidR="00871903">
        <w:rPr>
          <w:rFonts w:asciiTheme="minorHAnsi" w:eastAsiaTheme="minorEastAsia" w:hAnsiTheme="minorHAnsi" w:cstheme="minorBidi"/>
          <w:kern w:val="2"/>
          <w:szCs w:val="22"/>
          <w:lang w:bidi="ar-SA"/>
          <w14:ligatures w14:val="standardContextual"/>
        </w:rPr>
        <w:tab/>
      </w:r>
      <w:r w:rsidR="00871903">
        <w:t>Introduction ABOUT MOSHELL</w:t>
      </w:r>
      <w:r w:rsidR="00871903">
        <w:tab/>
      </w:r>
      <w:r w:rsidR="00871903">
        <w:fldChar w:fldCharType="begin"/>
      </w:r>
      <w:r w:rsidR="00871903">
        <w:instrText xml:space="preserve"> PAGEREF _Toc182359175 \h </w:instrText>
      </w:r>
      <w:r w:rsidR="00871903">
        <w:fldChar w:fldCharType="separate"/>
      </w:r>
      <w:r w:rsidR="00871903">
        <w:t>1</w:t>
      </w:r>
      <w:r w:rsidR="00871903">
        <w:fldChar w:fldCharType="end"/>
      </w:r>
    </w:p>
    <w:p w14:paraId="4CFCBD5F" w14:textId="1435FB59" w:rsidR="00871903" w:rsidRDefault="00871903">
      <w:pPr>
        <w:pStyle w:val="TOC1"/>
        <w:rPr>
          <w:rFonts w:asciiTheme="minorHAnsi" w:eastAsiaTheme="minorEastAsia" w:hAnsiTheme="minorHAnsi" w:cstheme="minorBidi"/>
          <w:kern w:val="2"/>
          <w:szCs w:val="22"/>
          <w:lang w:bidi="ar-SA"/>
          <w14:ligatures w14:val="standardContextual"/>
        </w:rPr>
      </w:pPr>
      <w:r w:rsidRPr="00F43A70">
        <w:rPr>
          <w:rFonts w:ascii="Tahoma" w:hAnsi="Tahoma" w:cs="Tahoma"/>
          <w:lang w:eastAsia="zh-CN"/>
        </w:rPr>
        <w:t>2</w:t>
      </w:r>
      <w:r>
        <w:rPr>
          <w:rFonts w:asciiTheme="minorHAnsi" w:eastAsiaTheme="minorEastAsia" w:hAnsiTheme="minorHAnsi" w:cstheme="minorBidi"/>
          <w:kern w:val="2"/>
          <w:szCs w:val="22"/>
          <w:lang w:bidi="ar-SA"/>
          <w14:ligatures w14:val="standardContextual"/>
        </w:rPr>
        <w:tab/>
      </w:r>
      <w:r w:rsidRPr="00F43A70">
        <w:rPr>
          <w:bCs/>
        </w:rPr>
        <w:t>Purpose of MoshellEditor</w:t>
      </w:r>
      <w:r>
        <w:tab/>
      </w:r>
      <w:r>
        <w:fldChar w:fldCharType="begin"/>
      </w:r>
      <w:r>
        <w:instrText xml:space="preserve"> PAGEREF _Toc182359176 \h </w:instrText>
      </w:r>
      <w:r>
        <w:fldChar w:fldCharType="separate"/>
      </w:r>
      <w:r>
        <w:t>2</w:t>
      </w:r>
      <w:r>
        <w:fldChar w:fldCharType="end"/>
      </w:r>
    </w:p>
    <w:p w14:paraId="16F9BFBA" w14:textId="1D02F5DF" w:rsidR="00871903" w:rsidRDefault="00871903">
      <w:pPr>
        <w:pStyle w:val="TOC1"/>
        <w:rPr>
          <w:rFonts w:asciiTheme="minorHAnsi" w:eastAsiaTheme="minorEastAsia" w:hAnsiTheme="minorHAnsi" w:cstheme="minorBidi"/>
          <w:kern w:val="2"/>
          <w:szCs w:val="22"/>
          <w:lang w:bidi="ar-SA"/>
          <w14:ligatures w14:val="standardContextual"/>
        </w:rPr>
      </w:pPr>
      <w:r w:rsidRPr="00F43A70">
        <w:rPr>
          <w:rFonts w:ascii="Tahoma" w:hAnsi="Tahoma" w:cs="Tahoma"/>
          <w:lang w:eastAsia="zh-CN"/>
        </w:rPr>
        <w:t>3</w:t>
      </w:r>
      <w:r>
        <w:rPr>
          <w:rFonts w:asciiTheme="minorHAnsi" w:eastAsiaTheme="minorEastAsia" w:hAnsiTheme="minorHAnsi" w:cstheme="minorBidi"/>
          <w:kern w:val="2"/>
          <w:szCs w:val="22"/>
          <w:lang w:bidi="ar-SA"/>
          <w14:ligatures w14:val="standardContextual"/>
        </w:rPr>
        <w:tab/>
      </w:r>
      <w:r w:rsidRPr="00F43A70">
        <w:rPr>
          <w:bCs/>
        </w:rPr>
        <w:t>Tool Functionalities</w:t>
      </w:r>
      <w:r>
        <w:tab/>
      </w:r>
      <w:r>
        <w:fldChar w:fldCharType="begin"/>
      </w:r>
      <w:r>
        <w:instrText xml:space="preserve"> PAGEREF _Toc182359177 \h </w:instrText>
      </w:r>
      <w:r>
        <w:fldChar w:fldCharType="separate"/>
      </w:r>
      <w:r>
        <w:t>2</w:t>
      </w:r>
      <w:r>
        <w:fldChar w:fldCharType="end"/>
      </w:r>
    </w:p>
    <w:p w14:paraId="063D10B9" w14:textId="5E818231"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3.1</w:t>
      </w:r>
      <w:r>
        <w:rPr>
          <w:rFonts w:asciiTheme="minorHAnsi" w:eastAsiaTheme="minorEastAsia" w:hAnsiTheme="minorHAnsi" w:cstheme="minorBidi"/>
          <w:noProof/>
          <w:kern w:val="2"/>
          <w:sz w:val="22"/>
          <w:szCs w:val="22"/>
          <w:lang w:val="en-US"/>
          <w14:ligatures w14:val="standardContextual"/>
        </w:rPr>
        <w:tab/>
      </w:r>
      <w:r>
        <w:rPr>
          <w:noProof/>
          <w:lang w:eastAsia="zh-CN"/>
        </w:rPr>
        <w:t>Interface</w:t>
      </w:r>
      <w:r>
        <w:rPr>
          <w:noProof/>
        </w:rPr>
        <w:tab/>
      </w:r>
      <w:r>
        <w:rPr>
          <w:noProof/>
        </w:rPr>
        <w:fldChar w:fldCharType="begin"/>
      </w:r>
      <w:r>
        <w:rPr>
          <w:noProof/>
        </w:rPr>
        <w:instrText xml:space="preserve"> PAGEREF _Toc182359178 \h </w:instrText>
      </w:r>
      <w:r>
        <w:rPr>
          <w:noProof/>
        </w:rPr>
      </w:r>
      <w:r>
        <w:rPr>
          <w:noProof/>
        </w:rPr>
        <w:fldChar w:fldCharType="separate"/>
      </w:r>
      <w:r>
        <w:rPr>
          <w:noProof/>
        </w:rPr>
        <w:t>2</w:t>
      </w:r>
      <w:r>
        <w:rPr>
          <w:noProof/>
        </w:rPr>
        <w:fldChar w:fldCharType="end"/>
      </w:r>
    </w:p>
    <w:p w14:paraId="6FB74DFD" w14:textId="604DC777"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3.2</w:t>
      </w:r>
      <w:r>
        <w:rPr>
          <w:rFonts w:asciiTheme="minorHAnsi" w:eastAsiaTheme="minorEastAsia" w:hAnsiTheme="minorHAnsi" w:cstheme="minorBidi"/>
          <w:noProof/>
          <w:kern w:val="2"/>
          <w:sz w:val="22"/>
          <w:szCs w:val="22"/>
          <w:lang w:val="en-US"/>
          <w14:ligatures w14:val="standardContextual"/>
        </w:rPr>
        <w:tab/>
      </w:r>
      <w:r>
        <w:rPr>
          <w:noProof/>
          <w:lang w:eastAsia="zh-CN"/>
        </w:rPr>
        <w:t>File</w:t>
      </w:r>
      <w:r>
        <w:rPr>
          <w:noProof/>
        </w:rPr>
        <w:tab/>
      </w:r>
      <w:r>
        <w:rPr>
          <w:noProof/>
        </w:rPr>
        <w:fldChar w:fldCharType="begin"/>
      </w:r>
      <w:r>
        <w:rPr>
          <w:noProof/>
        </w:rPr>
        <w:instrText xml:space="preserve"> PAGEREF _Toc182359179 \h </w:instrText>
      </w:r>
      <w:r>
        <w:rPr>
          <w:noProof/>
        </w:rPr>
      </w:r>
      <w:r>
        <w:rPr>
          <w:noProof/>
        </w:rPr>
        <w:fldChar w:fldCharType="separate"/>
      </w:r>
      <w:r>
        <w:rPr>
          <w:noProof/>
        </w:rPr>
        <w:t>6</w:t>
      </w:r>
      <w:r>
        <w:rPr>
          <w:noProof/>
        </w:rPr>
        <w:fldChar w:fldCharType="end"/>
      </w:r>
    </w:p>
    <w:p w14:paraId="6637D95F" w14:textId="4B10E806"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3.2.1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New - Ctrl + N</w:t>
      </w:r>
      <w:r>
        <w:rPr>
          <w:noProof/>
        </w:rPr>
        <w:tab/>
      </w:r>
      <w:r>
        <w:rPr>
          <w:noProof/>
        </w:rPr>
        <w:fldChar w:fldCharType="begin"/>
      </w:r>
      <w:r>
        <w:rPr>
          <w:noProof/>
        </w:rPr>
        <w:instrText xml:space="preserve"> PAGEREF _Toc182359180 \h </w:instrText>
      </w:r>
      <w:r>
        <w:rPr>
          <w:noProof/>
        </w:rPr>
      </w:r>
      <w:r>
        <w:rPr>
          <w:noProof/>
        </w:rPr>
        <w:fldChar w:fldCharType="separate"/>
      </w:r>
      <w:r>
        <w:rPr>
          <w:noProof/>
        </w:rPr>
        <w:t>6</w:t>
      </w:r>
      <w:r>
        <w:rPr>
          <w:noProof/>
        </w:rPr>
        <w:fldChar w:fldCharType="end"/>
      </w:r>
    </w:p>
    <w:p w14:paraId="079AF219" w14:textId="197209D4"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3.2.2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Open - Ctrl + O</w:t>
      </w:r>
      <w:r>
        <w:rPr>
          <w:noProof/>
        </w:rPr>
        <w:tab/>
      </w:r>
      <w:r>
        <w:rPr>
          <w:noProof/>
        </w:rPr>
        <w:fldChar w:fldCharType="begin"/>
      </w:r>
      <w:r>
        <w:rPr>
          <w:noProof/>
        </w:rPr>
        <w:instrText xml:space="preserve"> PAGEREF _Toc182359181 \h </w:instrText>
      </w:r>
      <w:r>
        <w:rPr>
          <w:noProof/>
        </w:rPr>
      </w:r>
      <w:r>
        <w:rPr>
          <w:noProof/>
        </w:rPr>
        <w:fldChar w:fldCharType="separate"/>
      </w:r>
      <w:r>
        <w:rPr>
          <w:noProof/>
        </w:rPr>
        <w:t>6</w:t>
      </w:r>
      <w:r>
        <w:rPr>
          <w:noProof/>
        </w:rPr>
        <w:fldChar w:fldCharType="end"/>
      </w:r>
    </w:p>
    <w:p w14:paraId="5E4661BA" w14:textId="35FCB7D1"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3.2.3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Save - Ctrl + S</w:t>
      </w:r>
      <w:r>
        <w:rPr>
          <w:noProof/>
        </w:rPr>
        <w:tab/>
      </w:r>
      <w:r>
        <w:rPr>
          <w:noProof/>
        </w:rPr>
        <w:fldChar w:fldCharType="begin"/>
      </w:r>
      <w:r>
        <w:rPr>
          <w:noProof/>
        </w:rPr>
        <w:instrText xml:space="preserve"> PAGEREF _Toc182359182 \h </w:instrText>
      </w:r>
      <w:r>
        <w:rPr>
          <w:noProof/>
        </w:rPr>
      </w:r>
      <w:r>
        <w:rPr>
          <w:noProof/>
        </w:rPr>
        <w:fldChar w:fldCharType="separate"/>
      </w:r>
      <w:r>
        <w:rPr>
          <w:noProof/>
        </w:rPr>
        <w:t>6</w:t>
      </w:r>
      <w:r>
        <w:rPr>
          <w:noProof/>
        </w:rPr>
        <w:fldChar w:fldCharType="end"/>
      </w:r>
    </w:p>
    <w:p w14:paraId="4D2002B2" w14:textId="5034F69B"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lastRenderedPageBreak/>
        <w:t>3.2.4</w:t>
      </w:r>
      <w:r>
        <w:rPr>
          <w:rFonts w:asciiTheme="minorHAnsi" w:eastAsiaTheme="minorEastAsia" w:hAnsiTheme="minorHAnsi" w:cstheme="minorBidi"/>
          <w:noProof/>
          <w:kern w:val="2"/>
          <w:sz w:val="22"/>
          <w:szCs w:val="22"/>
          <w:lang w:val="en-US"/>
          <w14:ligatures w14:val="standardContextual"/>
        </w:rPr>
        <w:tab/>
      </w:r>
      <w:r w:rsidRPr="00F43A70">
        <w:rPr>
          <w:rFonts w:cs="Arial"/>
          <w:noProof/>
        </w:rPr>
        <w:t>Save As</w:t>
      </w:r>
      <w:r>
        <w:rPr>
          <w:noProof/>
        </w:rPr>
        <w:tab/>
      </w:r>
      <w:r>
        <w:rPr>
          <w:noProof/>
        </w:rPr>
        <w:fldChar w:fldCharType="begin"/>
      </w:r>
      <w:r>
        <w:rPr>
          <w:noProof/>
        </w:rPr>
        <w:instrText xml:space="preserve"> PAGEREF _Toc182359183 \h </w:instrText>
      </w:r>
      <w:r>
        <w:rPr>
          <w:noProof/>
        </w:rPr>
      </w:r>
      <w:r>
        <w:rPr>
          <w:noProof/>
        </w:rPr>
        <w:fldChar w:fldCharType="separate"/>
      </w:r>
      <w:r>
        <w:rPr>
          <w:noProof/>
        </w:rPr>
        <w:t>6</w:t>
      </w:r>
      <w:r>
        <w:rPr>
          <w:noProof/>
        </w:rPr>
        <w:fldChar w:fldCharType="end"/>
      </w:r>
    </w:p>
    <w:p w14:paraId="6014569B" w14:textId="3206C2E1"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3.2.5</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Recent Option File</w:t>
      </w:r>
      <w:r>
        <w:rPr>
          <w:noProof/>
        </w:rPr>
        <w:tab/>
      </w:r>
      <w:r>
        <w:rPr>
          <w:noProof/>
        </w:rPr>
        <w:fldChar w:fldCharType="begin"/>
      </w:r>
      <w:r>
        <w:rPr>
          <w:noProof/>
        </w:rPr>
        <w:instrText xml:space="preserve"> PAGEREF _Toc182359184 \h </w:instrText>
      </w:r>
      <w:r>
        <w:rPr>
          <w:noProof/>
        </w:rPr>
      </w:r>
      <w:r>
        <w:rPr>
          <w:noProof/>
        </w:rPr>
        <w:fldChar w:fldCharType="separate"/>
      </w:r>
      <w:r>
        <w:rPr>
          <w:noProof/>
        </w:rPr>
        <w:t>7</w:t>
      </w:r>
      <w:r>
        <w:rPr>
          <w:noProof/>
        </w:rPr>
        <w:fldChar w:fldCharType="end"/>
      </w:r>
    </w:p>
    <w:p w14:paraId="074B6063" w14:textId="32483BE3"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3.2.6</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Exit</w:t>
      </w:r>
      <w:r>
        <w:rPr>
          <w:noProof/>
        </w:rPr>
        <w:tab/>
      </w:r>
      <w:r>
        <w:rPr>
          <w:noProof/>
        </w:rPr>
        <w:fldChar w:fldCharType="begin"/>
      </w:r>
      <w:r>
        <w:rPr>
          <w:noProof/>
        </w:rPr>
        <w:instrText xml:space="preserve"> PAGEREF _Toc182359185 \h </w:instrText>
      </w:r>
      <w:r>
        <w:rPr>
          <w:noProof/>
        </w:rPr>
      </w:r>
      <w:r>
        <w:rPr>
          <w:noProof/>
        </w:rPr>
        <w:fldChar w:fldCharType="separate"/>
      </w:r>
      <w:r>
        <w:rPr>
          <w:noProof/>
        </w:rPr>
        <w:t>7</w:t>
      </w:r>
      <w:r>
        <w:rPr>
          <w:noProof/>
        </w:rPr>
        <w:fldChar w:fldCharType="end"/>
      </w:r>
    </w:p>
    <w:p w14:paraId="71BD74E7" w14:textId="601E231F"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3.3</w:t>
      </w:r>
      <w:r>
        <w:rPr>
          <w:rFonts w:asciiTheme="minorHAnsi" w:eastAsiaTheme="minorEastAsia" w:hAnsiTheme="minorHAnsi" w:cstheme="minorBidi"/>
          <w:noProof/>
          <w:kern w:val="2"/>
          <w:sz w:val="22"/>
          <w:szCs w:val="22"/>
          <w:lang w:val="en-US"/>
          <w14:ligatures w14:val="standardContextual"/>
        </w:rPr>
        <w:tab/>
      </w:r>
      <w:r>
        <w:rPr>
          <w:noProof/>
          <w:lang w:eastAsia="zh-CN"/>
        </w:rPr>
        <w:t>Edit</w:t>
      </w:r>
      <w:r>
        <w:rPr>
          <w:noProof/>
        </w:rPr>
        <w:tab/>
      </w:r>
      <w:r>
        <w:rPr>
          <w:noProof/>
        </w:rPr>
        <w:fldChar w:fldCharType="begin"/>
      </w:r>
      <w:r>
        <w:rPr>
          <w:noProof/>
        </w:rPr>
        <w:instrText xml:space="preserve"> PAGEREF _Toc182359186 \h </w:instrText>
      </w:r>
      <w:r>
        <w:rPr>
          <w:noProof/>
        </w:rPr>
      </w:r>
      <w:r>
        <w:rPr>
          <w:noProof/>
        </w:rPr>
        <w:fldChar w:fldCharType="separate"/>
      </w:r>
      <w:r>
        <w:rPr>
          <w:noProof/>
        </w:rPr>
        <w:t>7</w:t>
      </w:r>
      <w:r>
        <w:rPr>
          <w:noProof/>
        </w:rPr>
        <w:fldChar w:fldCharType="end"/>
      </w:r>
    </w:p>
    <w:p w14:paraId="0C3AB1F0" w14:textId="58E8FA56"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Find - Ctrl + F</w:t>
      </w:r>
      <w:r>
        <w:rPr>
          <w:noProof/>
        </w:rPr>
        <w:tab/>
      </w:r>
      <w:r>
        <w:rPr>
          <w:noProof/>
        </w:rPr>
        <w:fldChar w:fldCharType="begin"/>
      </w:r>
      <w:r>
        <w:rPr>
          <w:noProof/>
        </w:rPr>
        <w:instrText xml:space="preserve"> PAGEREF _Toc182359187 \h </w:instrText>
      </w:r>
      <w:r>
        <w:rPr>
          <w:noProof/>
        </w:rPr>
      </w:r>
      <w:r>
        <w:rPr>
          <w:noProof/>
        </w:rPr>
        <w:fldChar w:fldCharType="separate"/>
      </w:r>
      <w:r>
        <w:rPr>
          <w:noProof/>
        </w:rPr>
        <w:t>7</w:t>
      </w:r>
      <w:r>
        <w:rPr>
          <w:noProof/>
        </w:rPr>
        <w:fldChar w:fldCharType="end"/>
      </w:r>
    </w:p>
    <w:p w14:paraId="42C90CF1" w14:textId="1C18ED8E"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Replace - Ctrl + R</w:t>
      </w:r>
      <w:r>
        <w:rPr>
          <w:noProof/>
        </w:rPr>
        <w:tab/>
      </w:r>
      <w:r>
        <w:rPr>
          <w:noProof/>
        </w:rPr>
        <w:fldChar w:fldCharType="begin"/>
      </w:r>
      <w:r>
        <w:rPr>
          <w:noProof/>
        </w:rPr>
        <w:instrText xml:space="preserve"> PAGEREF _Toc182359188 \h </w:instrText>
      </w:r>
      <w:r>
        <w:rPr>
          <w:noProof/>
        </w:rPr>
      </w:r>
      <w:r>
        <w:rPr>
          <w:noProof/>
        </w:rPr>
        <w:fldChar w:fldCharType="separate"/>
      </w:r>
      <w:r>
        <w:rPr>
          <w:noProof/>
        </w:rPr>
        <w:t>8</w:t>
      </w:r>
      <w:r>
        <w:rPr>
          <w:noProof/>
        </w:rPr>
        <w:fldChar w:fldCharType="end"/>
      </w:r>
    </w:p>
    <w:p w14:paraId="360261B4" w14:textId="7E3958C3"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Save Output – Ctrl + T</w:t>
      </w:r>
      <w:r>
        <w:rPr>
          <w:noProof/>
        </w:rPr>
        <w:tab/>
      </w:r>
      <w:r>
        <w:rPr>
          <w:noProof/>
        </w:rPr>
        <w:fldChar w:fldCharType="begin"/>
      </w:r>
      <w:r>
        <w:rPr>
          <w:noProof/>
        </w:rPr>
        <w:instrText xml:space="preserve"> PAGEREF _Toc182359189 \h </w:instrText>
      </w:r>
      <w:r>
        <w:rPr>
          <w:noProof/>
        </w:rPr>
      </w:r>
      <w:r>
        <w:rPr>
          <w:noProof/>
        </w:rPr>
        <w:fldChar w:fldCharType="separate"/>
      </w:r>
      <w:r>
        <w:rPr>
          <w:noProof/>
        </w:rPr>
        <w:t>8</w:t>
      </w:r>
      <w:r>
        <w:rPr>
          <w:noProof/>
        </w:rPr>
        <w:fldChar w:fldCharType="end"/>
      </w:r>
    </w:p>
    <w:p w14:paraId="146AFC4D" w14:textId="0571190F"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3.3.4</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Insert Sample Scripts Ctrl - I</w:t>
      </w:r>
      <w:r>
        <w:rPr>
          <w:noProof/>
        </w:rPr>
        <w:tab/>
      </w:r>
      <w:r>
        <w:rPr>
          <w:noProof/>
        </w:rPr>
        <w:fldChar w:fldCharType="begin"/>
      </w:r>
      <w:r>
        <w:rPr>
          <w:noProof/>
        </w:rPr>
        <w:instrText xml:space="preserve"> PAGEREF _Toc182359190 \h </w:instrText>
      </w:r>
      <w:r>
        <w:rPr>
          <w:noProof/>
        </w:rPr>
      </w:r>
      <w:r>
        <w:rPr>
          <w:noProof/>
        </w:rPr>
        <w:fldChar w:fldCharType="separate"/>
      </w:r>
      <w:r>
        <w:rPr>
          <w:noProof/>
        </w:rPr>
        <w:t>8</w:t>
      </w:r>
      <w:r>
        <w:rPr>
          <w:noProof/>
        </w:rPr>
        <w:fldChar w:fldCharType="end"/>
      </w:r>
    </w:p>
    <w:p w14:paraId="675DDB81" w14:textId="2EC2CBBA"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3.3.5</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Comment Selection</w:t>
      </w:r>
      <w:r>
        <w:rPr>
          <w:noProof/>
        </w:rPr>
        <w:tab/>
      </w:r>
      <w:r>
        <w:rPr>
          <w:noProof/>
        </w:rPr>
        <w:fldChar w:fldCharType="begin"/>
      </w:r>
      <w:r>
        <w:rPr>
          <w:noProof/>
        </w:rPr>
        <w:instrText xml:space="preserve"> PAGEREF _Toc182359191 \h </w:instrText>
      </w:r>
      <w:r>
        <w:rPr>
          <w:noProof/>
        </w:rPr>
      </w:r>
      <w:r>
        <w:rPr>
          <w:noProof/>
        </w:rPr>
        <w:fldChar w:fldCharType="separate"/>
      </w:r>
      <w:r>
        <w:rPr>
          <w:noProof/>
        </w:rPr>
        <w:t>9</w:t>
      </w:r>
      <w:r>
        <w:rPr>
          <w:noProof/>
        </w:rPr>
        <w:fldChar w:fldCharType="end"/>
      </w:r>
    </w:p>
    <w:p w14:paraId="16BAD349" w14:textId="505FF719"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3.3.6</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Uncomment Selection</w:t>
      </w:r>
      <w:r>
        <w:rPr>
          <w:noProof/>
        </w:rPr>
        <w:tab/>
      </w:r>
      <w:r>
        <w:rPr>
          <w:noProof/>
        </w:rPr>
        <w:fldChar w:fldCharType="begin"/>
      </w:r>
      <w:r>
        <w:rPr>
          <w:noProof/>
        </w:rPr>
        <w:instrText xml:space="preserve"> PAGEREF _Toc182359192 \h </w:instrText>
      </w:r>
      <w:r>
        <w:rPr>
          <w:noProof/>
        </w:rPr>
      </w:r>
      <w:r>
        <w:rPr>
          <w:noProof/>
        </w:rPr>
        <w:fldChar w:fldCharType="separate"/>
      </w:r>
      <w:r>
        <w:rPr>
          <w:noProof/>
        </w:rPr>
        <w:t>9</w:t>
      </w:r>
      <w:r>
        <w:rPr>
          <w:noProof/>
        </w:rPr>
        <w:fldChar w:fldCharType="end"/>
      </w:r>
    </w:p>
    <w:p w14:paraId="18484ED2" w14:textId="1B395273"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3.3.7</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TAB Selection -&gt;|</w:t>
      </w:r>
      <w:r>
        <w:rPr>
          <w:noProof/>
        </w:rPr>
        <w:tab/>
      </w:r>
      <w:r>
        <w:rPr>
          <w:noProof/>
        </w:rPr>
        <w:fldChar w:fldCharType="begin"/>
      </w:r>
      <w:r>
        <w:rPr>
          <w:noProof/>
        </w:rPr>
        <w:instrText xml:space="preserve"> PAGEREF _Toc182359193 \h </w:instrText>
      </w:r>
      <w:r>
        <w:rPr>
          <w:noProof/>
        </w:rPr>
      </w:r>
      <w:r>
        <w:rPr>
          <w:noProof/>
        </w:rPr>
        <w:fldChar w:fldCharType="separate"/>
      </w:r>
      <w:r>
        <w:rPr>
          <w:noProof/>
        </w:rPr>
        <w:t>9</w:t>
      </w:r>
      <w:r>
        <w:rPr>
          <w:noProof/>
        </w:rPr>
        <w:fldChar w:fldCharType="end"/>
      </w:r>
    </w:p>
    <w:p w14:paraId="290483B7" w14:textId="6E60AB45"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3.3.8</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TAB Selection |&lt;-</w:t>
      </w:r>
      <w:r>
        <w:rPr>
          <w:noProof/>
        </w:rPr>
        <w:tab/>
      </w:r>
      <w:r>
        <w:rPr>
          <w:noProof/>
        </w:rPr>
        <w:fldChar w:fldCharType="begin"/>
      </w:r>
      <w:r>
        <w:rPr>
          <w:noProof/>
        </w:rPr>
        <w:instrText xml:space="preserve"> PAGEREF _Toc182359194 \h </w:instrText>
      </w:r>
      <w:r>
        <w:rPr>
          <w:noProof/>
        </w:rPr>
      </w:r>
      <w:r>
        <w:rPr>
          <w:noProof/>
        </w:rPr>
        <w:fldChar w:fldCharType="separate"/>
      </w:r>
      <w:r>
        <w:rPr>
          <w:noProof/>
        </w:rPr>
        <w:t>9</w:t>
      </w:r>
      <w:r>
        <w:rPr>
          <w:noProof/>
        </w:rPr>
        <w:fldChar w:fldCharType="end"/>
      </w:r>
    </w:p>
    <w:p w14:paraId="2D3DCA84" w14:textId="27D12110"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3.3.9</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Edit Selection</w:t>
      </w:r>
      <w:r>
        <w:rPr>
          <w:noProof/>
        </w:rPr>
        <w:tab/>
      </w:r>
      <w:r>
        <w:rPr>
          <w:noProof/>
        </w:rPr>
        <w:fldChar w:fldCharType="begin"/>
      </w:r>
      <w:r>
        <w:rPr>
          <w:noProof/>
        </w:rPr>
        <w:instrText xml:space="preserve"> PAGEREF _Toc182359195 \h </w:instrText>
      </w:r>
      <w:r>
        <w:rPr>
          <w:noProof/>
        </w:rPr>
      </w:r>
      <w:r>
        <w:rPr>
          <w:noProof/>
        </w:rPr>
        <w:fldChar w:fldCharType="separate"/>
      </w:r>
      <w:r>
        <w:rPr>
          <w:noProof/>
        </w:rPr>
        <w:t>10</w:t>
      </w:r>
      <w:r>
        <w:rPr>
          <w:noProof/>
        </w:rPr>
        <w:fldChar w:fldCharType="end"/>
      </w:r>
    </w:p>
    <w:p w14:paraId="368EE4EC" w14:textId="6DCC0504"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3.3.10</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Selection Mode</w:t>
      </w:r>
      <w:r>
        <w:rPr>
          <w:noProof/>
        </w:rPr>
        <w:tab/>
      </w:r>
      <w:r>
        <w:rPr>
          <w:noProof/>
        </w:rPr>
        <w:fldChar w:fldCharType="begin"/>
      </w:r>
      <w:r>
        <w:rPr>
          <w:noProof/>
        </w:rPr>
        <w:instrText xml:space="preserve"> PAGEREF _Toc182359196 \h </w:instrText>
      </w:r>
      <w:r>
        <w:rPr>
          <w:noProof/>
        </w:rPr>
      </w:r>
      <w:r>
        <w:rPr>
          <w:noProof/>
        </w:rPr>
        <w:fldChar w:fldCharType="separate"/>
      </w:r>
      <w:r>
        <w:rPr>
          <w:noProof/>
        </w:rPr>
        <w:t>10</w:t>
      </w:r>
      <w:r>
        <w:rPr>
          <w:noProof/>
        </w:rPr>
        <w:fldChar w:fldCharType="end"/>
      </w:r>
    </w:p>
    <w:p w14:paraId="22F109B4" w14:textId="5A2DD5A3"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3.4</w:t>
      </w:r>
      <w:r>
        <w:rPr>
          <w:rFonts w:asciiTheme="minorHAnsi" w:eastAsiaTheme="minorEastAsia" w:hAnsiTheme="minorHAnsi" w:cstheme="minorBidi"/>
          <w:noProof/>
          <w:kern w:val="2"/>
          <w:sz w:val="22"/>
          <w:szCs w:val="22"/>
          <w:lang w:val="en-US"/>
          <w14:ligatures w14:val="standardContextual"/>
        </w:rPr>
        <w:tab/>
      </w:r>
      <w:r>
        <w:rPr>
          <w:noProof/>
          <w:lang w:eastAsia="zh-CN"/>
        </w:rPr>
        <w:t>Debug</w:t>
      </w:r>
      <w:r>
        <w:rPr>
          <w:noProof/>
        </w:rPr>
        <w:tab/>
      </w:r>
      <w:r>
        <w:rPr>
          <w:noProof/>
        </w:rPr>
        <w:fldChar w:fldCharType="begin"/>
      </w:r>
      <w:r>
        <w:rPr>
          <w:noProof/>
        </w:rPr>
        <w:instrText xml:space="preserve"> PAGEREF _Toc182359197 \h </w:instrText>
      </w:r>
      <w:r>
        <w:rPr>
          <w:noProof/>
        </w:rPr>
      </w:r>
      <w:r>
        <w:rPr>
          <w:noProof/>
        </w:rPr>
        <w:fldChar w:fldCharType="separate"/>
      </w:r>
      <w:r>
        <w:rPr>
          <w:noProof/>
        </w:rPr>
        <w:t>10</w:t>
      </w:r>
      <w:r>
        <w:rPr>
          <w:noProof/>
        </w:rPr>
        <w:fldChar w:fldCharType="end"/>
      </w:r>
    </w:p>
    <w:p w14:paraId="140DFB4F" w14:textId="1CCF704F"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3.4.1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Offline Running Mode</w:t>
      </w:r>
      <w:r>
        <w:rPr>
          <w:noProof/>
        </w:rPr>
        <w:tab/>
      </w:r>
      <w:r>
        <w:rPr>
          <w:noProof/>
        </w:rPr>
        <w:fldChar w:fldCharType="begin"/>
      </w:r>
      <w:r>
        <w:rPr>
          <w:noProof/>
        </w:rPr>
        <w:instrText xml:space="preserve"> PAGEREF _Toc182359198 \h </w:instrText>
      </w:r>
      <w:r>
        <w:rPr>
          <w:noProof/>
        </w:rPr>
      </w:r>
      <w:r>
        <w:rPr>
          <w:noProof/>
        </w:rPr>
        <w:fldChar w:fldCharType="separate"/>
      </w:r>
      <w:r>
        <w:rPr>
          <w:noProof/>
        </w:rPr>
        <w:t>11</w:t>
      </w:r>
      <w:r>
        <w:rPr>
          <w:noProof/>
        </w:rPr>
        <w:fldChar w:fldCharType="end"/>
      </w:r>
    </w:p>
    <w:p w14:paraId="776ED306" w14:textId="728622DA"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3.4.2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Offline Debug Mode – Ctrl + D</w:t>
      </w:r>
      <w:r>
        <w:rPr>
          <w:noProof/>
        </w:rPr>
        <w:tab/>
      </w:r>
      <w:r>
        <w:rPr>
          <w:noProof/>
        </w:rPr>
        <w:fldChar w:fldCharType="begin"/>
      </w:r>
      <w:r>
        <w:rPr>
          <w:noProof/>
        </w:rPr>
        <w:instrText xml:space="preserve"> PAGEREF _Toc182359199 \h </w:instrText>
      </w:r>
      <w:r>
        <w:rPr>
          <w:noProof/>
        </w:rPr>
      </w:r>
      <w:r>
        <w:rPr>
          <w:noProof/>
        </w:rPr>
        <w:fldChar w:fldCharType="separate"/>
      </w:r>
      <w:r>
        <w:rPr>
          <w:noProof/>
        </w:rPr>
        <w:t>11</w:t>
      </w:r>
      <w:r>
        <w:rPr>
          <w:noProof/>
        </w:rPr>
        <w:fldChar w:fldCharType="end"/>
      </w:r>
    </w:p>
    <w:p w14:paraId="71A27866" w14:textId="60398CC4"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3.4.3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Offline Moshell Mode</w:t>
      </w:r>
      <w:r>
        <w:rPr>
          <w:noProof/>
        </w:rPr>
        <w:tab/>
      </w:r>
      <w:r>
        <w:rPr>
          <w:noProof/>
        </w:rPr>
        <w:fldChar w:fldCharType="begin"/>
      </w:r>
      <w:r>
        <w:rPr>
          <w:noProof/>
        </w:rPr>
        <w:instrText xml:space="preserve"> PAGEREF _Toc182359200 \h </w:instrText>
      </w:r>
      <w:r>
        <w:rPr>
          <w:noProof/>
        </w:rPr>
      </w:r>
      <w:r>
        <w:rPr>
          <w:noProof/>
        </w:rPr>
        <w:fldChar w:fldCharType="separate"/>
      </w:r>
      <w:r>
        <w:rPr>
          <w:noProof/>
        </w:rPr>
        <w:t>12</w:t>
      </w:r>
      <w:r>
        <w:rPr>
          <w:noProof/>
        </w:rPr>
        <w:fldChar w:fldCharType="end"/>
      </w:r>
    </w:p>
    <w:p w14:paraId="00F1DE90" w14:textId="3C60052F"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3.5</w:t>
      </w:r>
      <w:r>
        <w:rPr>
          <w:rFonts w:asciiTheme="minorHAnsi" w:eastAsiaTheme="minorEastAsia" w:hAnsiTheme="minorHAnsi" w:cstheme="minorBidi"/>
          <w:noProof/>
          <w:kern w:val="2"/>
          <w:sz w:val="22"/>
          <w:szCs w:val="22"/>
          <w:lang w:val="en-US"/>
          <w14:ligatures w14:val="standardContextual"/>
        </w:rPr>
        <w:tab/>
      </w:r>
      <w:r>
        <w:rPr>
          <w:noProof/>
          <w:lang w:eastAsia="zh-CN"/>
        </w:rPr>
        <w:t>Kget</w:t>
      </w:r>
      <w:r>
        <w:rPr>
          <w:noProof/>
        </w:rPr>
        <w:tab/>
      </w:r>
      <w:r>
        <w:rPr>
          <w:noProof/>
        </w:rPr>
        <w:fldChar w:fldCharType="begin"/>
      </w:r>
      <w:r>
        <w:rPr>
          <w:noProof/>
        </w:rPr>
        <w:instrText xml:space="preserve"> PAGEREF _Toc182359201 \h </w:instrText>
      </w:r>
      <w:r>
        <w:rPr>
          <w:noProof/>
        </w:rPr>
      </w:r>
      <w:r>
        <w:rPr>
          <w:noProof/>
        </w:rPr>
        <w:fldChar w:fldCharType="separate"/>
      </w:r>
      <w:r>
        <w:rPr>
          <w:noProof/>
        </w:rPr>
        <w:t>14</w:t>
      </w:r>
      <w:r>
        <w:rPr>
          <w:noProof/>
        </w:rPr>
        <w:fldChar w:fldCharType="end"/>
      </w:r>
    </w:p>
    <w:p w14:paraId="59F3F761" w14:textId="79BF08D5"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3.5.1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Load Kget Basic (.log file)</w:t>
      </w:r>
      <w:r>
        <w:rPr>
          <w:noProof/>
        </w:rPr>
        <w:tab/>
      </w:r>
      <w:r>
        <w:rPr>
          <w:noProof/>
        </w:rPr>
        <w:fldChar w:fldCharType="begin"/>
      </w:r>
      <w:r>
        <w:rPr>
          <w:noProof/>
        </w:rPr>
        <w:instrText xml:space="preserve"> PAGEREF _Toc182359202 \h </w:instrText>
      </w:r>
      <w:r>
        <w:rPr>
          <w:noProof/>
        </w:rPr>
      </w:r>
      <w:r>
        <w:rPr>
          <w:noProof/>
        </w:rPr>
        <w:fldChar w:fldCharType="separate"/>
      </w:r>
      <w:r>
        <w:rPr>
          <w:noProof/>
        </w:rPr>
        <w:t>14</w:t>
      </w:r>
      <w:r>
        <w:rPr>
          <w:noProof/>
        </w:rPr>
        <w:fldChar w:fldCharType="end"/>
      </w:r>
    </w:p>
    <w:p w14:paraId="7F661F80" w14:textId="092DEADB"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3.5.2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Load Kget Full (.log file)</w:t>
      </w:r>
      <w:r>
        <w:rPr>
          <w:noProof/>
        </w:rPr>
        <w:tab/>
      </w:r>
      <w:r>
        <w:rPr>
          <w:noProof/>
        </w:rPr>
        <w:fldChar w:fldCharType="begin"/>
      </w:r>
      <w:r>
        <w:rPr>
          <w:noProof/>
        </w:rPr>
        <w:instrText xml:space="preserve"> PAGEREF _Toc182359203 \h </w:instrText>
      </w:r>
      <w:r>
        <w:rPr>
          <w:noProof/>
        </w:rPr>
      </w:r>
      <w:r>
        <w:rPr>
          <w:noProof/>
        </w:rPr>
        <w:fldChar w:fldCharType="separate"/>
      </w:r>
      <w:r>
        <w:rPr>
          <w:noProof/>
        </w:rPr>
        <w:t>14</w:t>
      </w:r>
      <w:r>
        <w:rPr>
          <w:noProof/>
        </w:rPr>
        <w:fldChar w:fldCharType="end"/>
      </w:r>
    </w:p>
    <w:p w14:paraId="0BD35FF3" w14:textId="5012BC8B"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3.5.3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Unload Kget/MOM</w:t>
      </w:r>
      <w:r>
        <w:rPr>
          <w:noProof/>
        </w:rPr>
        <w:tab/>
      </w:r>
      <w:r>
        <w:rPr>
          <w:noProof/>
        </w:rPr>
        <w:fldChar w:fldCharType="begin"/>
      </w:r>
      <w:r>
        <w:rPr>
          <w:noProof/>
        </w:rPr>
        <w:instrText xml:space="preserve"> PAGEREF _Toc182359204 \h </w:instrText>
      </w:r>
      <w:r>
        <w:rPr>
          <w:noProof/>
        </w:rPr>
      </w:r>
      <w:r>
        <w:rPr>
          <w:noProof/>
        </w:rPr>
        <w:fldChar w:fldCharType="separate"/>
      </w:r>
      <w:r>
        <w:rPr>
          <w:noProof/>
        </w:rPr>
        <w:t>14</w:t>
      </w:r>
      <w:r>
        <w:rPr>
          <w:noProof/>
        </w:rPr>
        <w:fldChar w:fldCharType="end"/>
      </w:r>
    </w:p>
    <w:p w14:paraId="471496DD" w14:textId="62AEEC5B"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3.6</w:t>
      </w:r>
      <w:r>
        <w:rPr>
          <w:rFonts w:asciiTheme="minorHAnsi" w:eastAsiaTheme="minorEastAsia" w:hAnsiTheme="minorHAnsi" w:cstheme="minorBidi"/>
          <w:noProof/>
          <w:kern w:val="2"/>
          <w:sz w:val="22"/>
          <w:szCs w:val="22"/>
          <w:lang w:val="en-US"/>
          <w14:ligatures w14:val="standardContextual"/>
        </w:rPr>
        <w:tab/>
      </w:r>
      <w:r>
        <w:rPr>
          <w:noProof/>
          <w:lang w:eastAsia="zh-CN"/>
        </w:rPr>
        <w:t>MOM</w:t>
      </w:r>
      <w:r>
        <w:rPr>
          <w:noProof/>
        </w:rPr>
        <w:tab/>
      </w:r>
      <w:r>
        <w:rPr>
          <w:noProof/>
        </w:rPr>
        <w:fldChar w:fldCharType="begin"/>
      </w:r>
      <w:r>
        <w:rPr>
          <w:noProof/>
        </w:rPr>
        <w:instrText xml:space="preserve"> PAGEREF _Toc182359205 \h </w:instrText>
      </w:r>
      <w:r>
        <w:rPr>
          <w:noProof/>
        </w:rPr>
      </w:r>
      <w:r>
        <w:rPr>
          <w:noProof/>
        </w:rPr>
        <w:fldChar w:fldCharType="separate"/>
      </w:r>
      <w:r>
        <w:rPr>
          <w:noProof/>
        </w:rPr>
        <w:t>15</w:t>
      </w:r>
      <w:r>
        <w:rPr>
          <w:noProof/>
        </w:rPr>
        <w:fldChar w:fldCharType="end"/>
      </w:r>
    </w:p>
    <w:p w14:paraId="7BEC6EDA" w14:textId="2C54AF2C"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3.6.1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Load MOM (.xml file)</w:t>
      </w:r>
      <w:r>
        <w:rPr>
          <w:noProof/>
        </w:rPr>
        <w:tab/>
      </w:r>
      <w:r>
        <w:rPr>
          <w:noProof/>
        </w:rPr>
        <w:fldChar w:fldCharType="begin"/>
      </w:r>
      <w:r>
        <w:rPr>
          <w:noProof/>
        </w:rPr>
        <w:instrText xml:space="preserve"> PAGEREF _Toc182359206 \h </w:instrText>
      </w:r>
      <w:r>
        <w:rPr>
          <w:noProof/>
        </w:rPr>
      </w:r>
      <w:r>
        <w:rPr>
          <w:noProof/>
        </w:rPr>
        <w:fldChar w:fldCharType="separate"/>
      </w:r>
      <w:r>
        <w:rPr>
          <w:noProof/>
        </w:rPr>
        <w:t>15</w:t>
      </w:r>
      <w:r>
        <w:rPr>
          <w:noProof/>
        </w:rPr>
        <w:fldChar w:fldCharType="end"/>
      </w:r>
    </w:p>
    <w:p w14:paraId="3865A7D8" w14:textId="39F535F7"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3.6.2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Update MOs/Attributes</w:t>
      </w:r>
      <w:r>
        <w:rPr>
          <w:noProof/>
        </w:rPr>
        <w:tab/>
      </w:r>
      <w:r>
        <w:rPr>
          <w:noProof/>
        </w:rPr>
        <w:fldChar w:fldCharType="begin"/>
      </w:r>
      <w:r>
        <w:rPr>
          <w:noProof/>
        </w:rPr>
        <w:instrText xml:space="preserve"> PAGEREF _Toc182359207 \h </w:instrText>
      </w:r>
      <w:r>
        <w:rPr>
          <w:noProof/>
        </w:rPr>
      </w:r>
      <w:r>
        <w:rPr>
          <w:noProof/>
        </w:rPr>
        <w:fldChar w:fldCharType="separate"/>
      </w:r>
      <w:r>
        <w:rPr>
          <w:noProof/>
        </w:rPr>
        <w:t>15</w:t>
      </w:r>
      <w:r>
        <w:rPr>
          <w:noProof/>
        </w:rPr>
        <w:fldChar w:fldCharType="end"/>
      </w:r>
    </w:p>
    <w:p w14:paraId="2EE4CCAE" w14:textId="2031B493"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3.7</w:t>
      </w:r>
      <w:r>
        <w:rPr>
          <w:rFonts w:asciiTheme="minorHAnsi" w:eastAsiaTheme="minorEastAsia" w:hAnsiTheme="minorHAnsi" w:cstheme="minorBidi"/>
          <w:noProof/>
          <w:kern w:val="2"/>
          <w:sz w:val="22"/>
          <w:szCs w:val="22"/>
          <w:lang w:val="en-US"/>
          <w14:ligatures w14:val="standardContextual"/>
        </w:rPr>
        <w:tab/>
      </w:r>
      <w:r>
        <w:rPr>
          <w:noProof/>
          <w:lang w:eastAsia="zh-CN"/>
        </w:rPr>
        <w:t>Utilities</w:t>
      </w:r>
      <w:r>
        <w:rPr>
          <w:noProof/>
        </w:rPr>
        <w:tab/>
      </w:r>
      <w:r>
        <w:rPr>
          <w:noProof/>
        </w:rPr>
        <w:fldChar w:fldCharType="begin"/>
      </w:r>
      <w:r>
        <w:rPr>
          <w:noProof/>
        </w:rPr>
        <w:instrText xml:space="preserve"> PAGEREF _Toc182359208 \h </w:instrText>
      </w:r>
      <w:r>
        <w:rPr>
          <w:noProof/>
        </w:rPr>
      </w:r>
      <w:r>
        <w:rPr>
          <w:noProof/>
        </w:rPr>
        <w:fldChar w:fldCharType="separate"/>
      </w:r>
      <w:r>
        <w:rPr>
          <w:noProof/>
        </w:rPr>
        <w:t>15</w:t>
      </w:r>
      <w:r>
        <w:rPr>
          <w:noProof/>
        </w:rPr>
        <w:fldChar w:fldCharType="end"/>
      </w:r>
    </w:p>
    <w:p w14:paraId="1A8D066E" w14:textId="77B406B3"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3.7.1</w:t>
      </w:r>
      <w:r>
        <w:rPr>
          <w:rFonts w:asciiTheme="minorHAnsi" w:eastAsiaTheme="minorEastAsia" w:hAnsiTheme="minorHAnsi" w:cstheme="minorBidi"/>
          <w:noProof/>
          <w:kern w:val="2"/>
          <w:sz w:val="22"/>
          <w:szCs w:val="22"/>
          <w:lang w:val="en-US"/>
          <w14:ligatures w14:val="standardContextual"/>
        </w:rPr>
        <w:tab/>
      </w:r>
      <w:r>
        <w:rPr>
          <w:noProof/>
        </w:rPr>
        <w:t>mCRTool</w:t>
      </w:r>
      <w:r>
        <w:rPr>
          <w:noProof/>
        </w:rPr>
        <w:tab/>
      </w:r>
      <w:r>
        <w:rPr>
          <w:noProof/>
        </w:rPr>
        <w:fldChar w:fldCharType="begin"/>
      </w:r>
      <w:r>
        <w:rPr>
          <w:noProof/>
        </w:rPr>
        <w:instrText xml:space="preserve"> PAGEREF _Toc182359209 \h </w:instrText>
      </w:r>
      <w:r>
        <w:rPr>
          <w:noProof/>
        </w:rPr>
      </w:r>
      <w:r>
        <w:rPr>
          <w:noProof/>
        </w:rPr>
        <w:fldChar w:fldCharType="separate"/>
      </w:r>
      <w:r>
        <w:rPr>
          <w:noProof/>
        </w:rPr>
        <w:t>18</w:t>
      </w:r>
      <w:r>
        <w:rPr>
          <w:noProof/>
        </w:rPr>
        <w:fldChar w:fldCharType="end"/>
      </w:r>
    </w:p>
    <w:p w14:paraId="2F3C6DEC" w14:textId="0904F4AE"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3.7.2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LogParser</w:t>
      </w:r>
      <w:r>
        <w:rPr>
          <w:noProof/>
        </w:rPr>
        <w:tab/>
      </w:r>
      <w:r>
        <w:rPr>
          <w:noProof/>
        </w:rPr>
        <w:fldChar w:fldCharType="begin"/>
      </w:r>
      <w:r>
        <w:rPr>
          <w:noProof/>
        </w:rPr>
        <w:instrText xml:space="preserve"> PAGEREF _Toc182359210 \h </w:instrText>
      </w:r>
      <w:r>
        <w:rPr>
          <w:noProof/>
        </w:rPr>
      </w:r>
      <w:r>
        <w:rPr>
          <w:noProof/>
        </w:rPr>
        <w:fldChar w:fldCharType="separate"/>
      </w:r>
      <w:r>
        <w:rPr>
          <w:noProof/>
        </w:rPr>
        <w:t>21</w:t>
      </w:r>
      <w:r>
        <w:rPr>
          <w:noProof/>
        </w:rPr>
        <w:fldChar w:fldCharType="end"/>
      </w:r>
    </w:p>
    <w:p w14:paraId="3C51C6E8" w14:textId="75BE4CB6"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3.7.3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SSH</w:t>
      </w:r>
      <w:r>
        <w:rPr>
          <w:noProof/>
        </w:rPr>
        <w:tab/>
      </w:r>
      <w:r>
        <w:rPr>
          <w:noProof/>
        </w:rPr>
        <w:fldChar w:fldCharType="begin"/>
      </w:r>
      <w:r>
        <w:rPr>
          <w:noProof/>
        </w:rPr>
        <w:instrText xml:space="preserve"> PAGEREF _Toc182359211 \h </w:instrText>
      </w:r>
      <w:r>
        <w:rPr>
          <w:noProof/>
        </w:rPr>
      </w:r>
      <w:r>
        <w:rPr>
          <w:noProof/>
        </w:rPr>
        <w:fldChar w:fldCharType="separate"/>
      </w:r>
      <w:r>
        <w:rPr>
          <w:noProof/>
        </w:rPr>
        <w:t>24</w:t>
      </w:r>
      <w:r>
        <w:rPr>
          <w:noProof/>
        </w:rPr>
        <w:fldChar w:fldCharType="end"/>
      </w:r>
    </w:p>
    <w:p w14:paraId="284899C2" w14:textId="190606A9"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3.8</w:t>
      </w:r>
      <w:r>
        <w:rPr>
          <w:rFonts w:asciiTheme="minorHAnsi" w:eastAsiaTheme="minorEastAsia" w:hAnsiTheme="minorHAnsi" w:cstheme="minorBidi"/>
          <w:noProof/>
          <w:kern w:val="2"/>
          <w:sz w:val="22"/>
          <w:szCs w:val="22"/>
          <w:lang w:val="en-US"/>
          <w14:ligatures w14:val="standardContextual"/>
        </w:rPr>
        <w:tab/>
      </w:r>
      <w:r>
        <w:rPr>
          <w:noProof/>
          <w:lang w:eastAsia="zh-CN"/>
        </w:rPr>
        <w:t>EnmScripting</w:t>
      </w:r>
      <w:r>
        <w:rPr>
          <w:noProof/>
        </w:rPr>
        <w:tab/>
      </w:r>
      <w:r>
        <w:rPr>
          <w:noProof/>
        </w:rPr>
        <w:fldChar w:fldCharType="begin"/>
      </w:r>
      <w:r>
        <w:rPr>
          <w:noProof/>
        </w:rPr>
        <w:instrText xml:space="preserve"> PAGEREF _Toc182359212 \h </w:instrText>
      </w:r>
      <w:r>
        <w:rPr>
          <w:noProof/>
        </w:rPr>
      </w:r>
      <w:r>
        <w:rPr>
          <w:noProof/>
        </w:rPr>
        <w:fldChar w:fldCharType="separate"/>
      </w:r>
      <w:r>
        <w:rPr>
          <w:noProof/>
        </w:rPr>
        <w:t>31</w:t>
      </w:r>
      <w:r>
        <w:rPr>
          <w:noProof/>
        </w:rPr>
        <w:fldChar w:fldCharType="end"/>
      </w:r>
    </w:p>
    <w:p w14:paraId="043F7B66" w14:textId="40A9A4EA"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3.8.1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enm cli</w:t>
      </w:r>
      <w:r>
        <w:rPr>
          <w:noProof/>
        </w:rPr>
        <w:tab/>
      </w:r>
      <w:r>
        <w:rPr>
          <w:noProof/>
        </w:rPr>
        <w:fldChar w:fldCharType="begin"/>
      </w:r>
      <w:r>
        <w:rPr>
          <w:noProof/>
        </w:rPr>
        <w:instrText xml:space="preserve"> PAGEREF _Toc182359213 \h </w:instrText>
      </w:r>
      <w:r>
        <w:rPr>
          <w:noProof/>
        </w:rPr>
      </w:r>
      <w:r>
        <w:rPr>
          <w:noProof/>
        </w:rPr>
        <w:fldChar w:fldCharType="separate"/>
      </w:r>
      <w:r>
        <w:rPr>
          <w:noProof/>
        </w:rPr>
        <w:t>31</w:t>
      </w:r>
      <w:r>
        <w:rPr>
          <w:noProof/>
        </w:rPr>
        <w:fldChar w:fldCharType="end"/>
      </w:r>
    </w:p>
    <w:p w14:paraId="126DBC51" w14:textId="16A79EE6"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3.8.2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enmscripting</w:t>
      </w:r>
      <w:r>
        <w:rPr>
          <w:noProof/>
        </w:rPr>
        <w:tab/>
      </w:r>
      <w:r>
        <w:rPr>
          <w:noProof/>
        </w:rPr>
        <w:fldChar w:fldCharType="begin"/>
      </w:r>
      <w:r>
        <w:rPr>
          <w:noProof/>
        </w:rPr>
        <w:instrText xml:space="preserve"> PAGEREF _Toc182359214 \h </w:instrText>
      </w:r>
      <w:r>
        <w:rPr>
          <w:noProof/>
        </w:rPr>
      </w:r>
      <w:r>
        <w:rPr>
          <w:noProof/>
        </w:rPr>
        <w:fldChar w:fldCharType="separate"/>
      </w:r>
      <w:r>
        <w:rPr>
          <w:noProof/>
        </w:rPr>
        <w:t>31</w:t>
      </w:r>
      <w:r>
        <w:rPr>
          <w:noProof/>
        </w:rPr>
        <w:fldChar w:fldCharType="end"/>
      </w:r>
    </w:p>
    <w:p w14:paraId="16DE351D" w14:textId="039E621A"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3.8.3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syntaxchecking</w:t>
      </w:r>
      <w:r>
        <w:rPr>
          <w:noProof/>
        </w:rPr>
        <w:tab/>
      </w:r>
      <w:r>
        <w:rPr>
          <w:noProof/>
        </w:rPr>
        <w:fldChar w:fldCharType="begin"/>
      </w:r>
      <w:r>
        <w:rPr>
          <w:noProof/>
        </w:rPr>
        <w:instrText xml:space="preserve"> PAGEREF _Toc182359215 \h </w:instrText>
      </w:r>
      <w:r>
        <w:rPr>
          <w:noProof/>
        </w:rPr>
      </w:r>
      <w:r>
        <w:rPr>
          <w:noProof/>
        </w:rPr>
        <w:fldChar w:fldCharType="separate"/>
      </w:r>
      <w:r>
        <w:rPr>
          <w:noProof/>
        </w:rPr>
        <w:t>32</w:t>
      </w:r>
      <w:r>
        <w:rPr>
          <w:noProof/>
        </w:rPr>
        <w:fldChar w:fldCharType="end"/>
      </w:r>
    </w:p>
    <w:p w14:paraId="65A84A29" w14:textId="748F24E0"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3.9</w:t>
      </w:r>
      <w:r>
        <w:rPr>
          <w:rFonts w:asciiTheme="minorHAnsi" w:eastAsiaTheme="minorEastAsia" w:hAnsiTheme="minorHAnsi" w:cstheme="minorBidi"/>
          <w:noProof/>
          <w:kern w:val="2"/>
          <w:sz w:val="22"/>
          <w:szCs w:val="22"/>
          <w:lang w:val="en-US"/>
          <w14:ligatures w14:val="standardContextual"/>
        </w:rPr>
        <w:tab/>
      </w:r>
      <w:r>
        <w:rPr>
          <w:noProof/>
          <w:lang w:eastAsia="zh-CN"/>
        </w:rPr>
        <w:t>Help</w:t>
      </w:r>
      <w:r>
        <w:rPr>
          <w:noProof/>
        </w:rPr>
        <w:tab/>
      </w:r>
      <w:r>
        <w:rPr>
          <w:noProof/>
        </w:rPr>
        <w:fldChar w:fldCharType="begin"/>
      </w:r>
      <w:r>
        <w:rPr>
          <w:noProof/>
        </w:rPr>
        <w:instrText xml:space="preserve"> PAGEREF _Toc182359216 \h </w:instrText>
      </w:r>
      <w:r>
        <w:rPr>
          <w:noProof/>
        </w:rPr>
      </w:r>
      <w:r>
        <w:rPr>
          <w:noProof/>
        </w:rPr>
        <w:fldChar w:fldCharType="separate"/>
      </w:r>
      <w:r>
        <w:rPr>
          <w:noProof/>
        </w:rPr>
        <w:t>33</w:t>
      </w:r>
      <w:r>
        <w:rPr>
          <w:noProof/>
        </w:rPr>
        <w:fldChar w:fldCharType="end"/>
      </w:r>
    </w:p>
    <w:p w14:paraId="043202AE" w14:textId="65285FCC"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3.3 Regular Expressions</w:t>
      </w:r>
      <w:r>
        <w:rPr>
          <w:noProof/>
        </w:rPr>
        <w:tab/>
      </w:r>
      <w:r>
        <w:rPr>
          <w:noProof/>
        </w:rPr>
        <w:fldChar w:fldCharType="begin"/>
      </w:r>
      <w:r>
        <w:rPr>
          <w:noProof/>
        </w:rPr>
        <w:instrText xml:space="preserve"> PAGEREF _Toc182359217 \h </w:instrText>
      </w:r>
      <w:r>
        <w:rPr>
          <w:noProof/>
        </w:rPr>
      </w:r>
      <w:r>
        <w:rPr>
          <w:noProof/>
        </w:rPr>
        <w:fldChar w:fldCharType="separate"/>
      </w:r>
      <w:r>
        <w:rPr>
          <w:noProof/>
        </w:rPr>
        <w:t>33</w:t>
      </w:r>
      <w:r>
        <w:rPr>
          <w:noProof/>
        </w:rPr>
        <w:fldChar w:fldCharType="end"/>
      </w:r>
    </w:p>
    <w:p w14:paraId="0D9D8363" w14:textId="68D95D5E"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3.4 How to specify attribute values.</w:t>
      </w:r>
      <w:r>
        <w:rPr>
          <w:noProof/>
        </w:rPr>
        <w:tab/>
      </w:r>
      <w:r>
        <w:rPr>
          <w:noProof/>
        </w:rPr>
        <w:fldChar w:fldCharType="begin"/>
      </w:r>
      <w:r>
        <w:rPr>
          <w:noProof/>
        </w:rPr>
        <w:instrText xml:space="preserve"> PAGEREF _Toc182359218 \h </w:instrText>
      </w:r>
      <w:r>
        <w:rPr>
          <w:noProof/>
        </w:rPr>
      </w:r>
      <w:r>
        <w:rPr>
          <w:noProof/>
        </w:rPr>
        <w:fldChar w:fldCharType="separate"/>
      </w:r>
      <w:r>
        <w:rPr>
          <w:noProof/>
        </w:rPr>
        <w:t>33</w:t>
      </w:r>
      <w:r>
        <w:rPr>
          <w:noProof/>
        </w:rPr>
        <w:fldChar w:fldCharType="end"/>
      </w:r>
    </w:p>
    <w:p w14:paraId="6EC62CF3" w14:textId="01501F00"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6.2 Variable Assigment</w:t>
      </w:r>
      <w:r>
        <w:rPr>
          <w:noProof/>
        </w:rPr>
        <w:tab/>
      </w:r>
      <w:r>
        <w:rPr>
          <w:noProof/>
        </w:rPr>
        <w:fldChar w:fldCharType="begin"/>
      </w:r>
      <w:r>
        <w:rPr>
          <w:noProof/>
        </w:rPr>
        <w:instrText xml:space="preserve"> PAGEREF _Toc182359219 \h </w:instrText>
      </w:r>
      <w:r>
        <w:rPr>
          <w:noProof/>
        </w:rPr>
      </w:r>
      <w:r>
        <w:rPr>
          <w:noProof/>
        </w:rPr>
        <w:fldChar w:fldCharType="separate"/>
      </w:r>
      <w:r>
        <w:rPr>
          <w:noProof/>
        </w:rPr>
        <w:t>33</w:t>
      </w:r>
      <w:r>
        <w:rPr>
          <w:noProof/>
        </w:rPr>
        <w:fldChar w:fldCharType="end"/>
      </w:r>
    </w:p>
    <w:p w14:paraId="43B76B20" w14:textId="0107E702"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3.9.4</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6.3 Hashtables (Arrays)</w:t>
      </w:r>
      <w:r>
        <w:rPr>
          <w:noProof/>
        </w:rPr>
        <w:tab/>
      </w:r>
      <w:r>
        <w:rPr>
          <w:noProof/>
        </w:rPr>
        <w:fldChar w:fldCharType="begin"/>
      </w:r>
      <w:r>
        <w:rPr>
          <w:noProof/>
        </w:rPr>
        <w:instrText xml:space="preserve"> PAGEREF _Toc182359220 \h </w:instrText>
      </w:r>
      <w:r>
        <w:rPr>
          <w:noProof/>
        </w:rPr>
      </w:r>
      <w:r>
        <w:rPr>
          <w:noProof/>
        </w:rPr>
        <w:fldChar w:fldCharType="separate"/>
      </w:r>
      <w:r>
        <w:rPr>
          <w:noProof/>
        </w:rPr>
        <w:t>33</w:t>
      </w:r>
      <w:r>
        <w:rPr>
          <w:noProof/>
        </w:rPr>
        <w:fldChar w:fldCharType="end"/>
      </w:r>
    </w:p>
    <w:p w14:paraId="6E958669" w14:textId="41F15A32"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3.9.5</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6.4 If/else Constructs</w:t>
      </w:r>
      <w:r>
        <w:rPr>
          <w:noProof/>
        </w:rPr>
        <w:tab/>
      </w:r>
      <w:r>
        <w:rPr>
          <w:noProof/>
        </w:rPr>
        <w:fldChar w:fldCharType="begin"/>
      </w:r>
      <w:r>
        <w:rPr>
          <w:noProof/>
        </w:rPr>
        <w:instrText xml:space="preserve"> PAGEREF _Toc182359221 \h </w:instrText>
      </w:r>
      <w:r>
        <w:rPr>
          <w:noProof/>
        </w:rPr>
      </w:r>
      <w:r>
        <w:rPr>
          <w:noProof/>
        </w:rPr>
        <w:fldChar w:fldCharType="separate"/>
      </w:r>
      <w:r>
        <w:rPr>
          <w:noProof/>
        </w:rPr>
        <w:t>33</w:t>
      </w:r>
      <w:r>
        <w:rPr>
          <w:noProof/>
        </w:rPr>
        <w:fldChar w:fldCharType="end"/>
      </w:r>
    </w:p>
    <w:p w14:paraId="79525789" w14:textId="18919A35"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3.9.6</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6.5 For Constructs</w:t>
      </w:r>
      <w:r>
        <w:rPr>
          <w:noProof/>
        </w:rPr>
        <w:tab/>
      </w:r>
      <w:r>
        <w:rPr>
          <w:noProof/>
        </w:rPr>
        <w:fldChar w:fldCharType="begin"/>
      </w:r>
      <w:r>
        <w:rPr>
          <w:noProof/>
        </w:rPr>
        <w:instrText xml:space="preserve"> PAGEREF _Toc182359222 \h </w:instrText>
      </w:r>
      <w:r>
        <w:rPr>
          <w:noProof/>
        </w:rPr>
      </w:r>
      <w:r>
        <w:rPr>
          <w:noProof/>
        </w:rPr>
        <w:fldChar w:fldCharType="separate"/>
      </w:r>
      <w:r>
        <w:rPr>
          <w:noProof/>
        </w:rPr>
        <w:t>33</w:t>
      </w:r>
      <w:r>
        <w:rPr>
          <w:noProof/>
        </w:rPr>
        <w:fldChar w:fldCharType="end"/>
      </w:r>
    </w:p>
    <w:p w14:paraId="66F52A76" w14:textId="39A1EB63"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3.9.7</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6.6 User-Defined Functions</w:t>
      </w:r>
      <w:r>
        <w:rPr>
          <w:noProof/>
        </w:rPr>
        <w:tab/>
      </w:r>
      <w:r>
        <w:rPr>
          <w:noProof/>
        </w:rPr>
        <w:fldChar w:fldCharType="begin"/>
      </w:r>
      <w:r>
        <w:rPr>
          <w:noProof/>
        </w:rPr>
        <w:instrText xml:space="preserve"> PAGEREF _Toc182359223 \h </w:instrText>
      </w:r>
      <w:r>
        <w:rPr>
          <w:noProof/>
        </w:rPr>
      </w:r>
      <w:r>
        <w:rPr>
          <w:noProof/>
        </w:rPr>
        <w:fldChar w:fldCharType="separate"/>
      </w:r>
      <w:r>
        <w:rPr>
          <w:noProof/>
        </w:rPr>
        <w:t>33</w:t>
      </w:r>
      <w:r>
        <w:rPr>
          <w:noProof/>
        </w:rPr>
        <w:fldChar w:fldCharType="end"/>
      </w:r>
    </w:p>
    <w:p w14:paraId="666AEF45" w14:textId="24AEF701"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3.9.8</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6.7 Nesting For and If Statements</w:t>
      </w:r>
      <w:r>
        <w:rPr>
          <w:noProof/>
        </w:rPr>
        <w:tab/>
      </w:r>
      <w:r>
        <w:rPr>
          <w:noProof/>
        </w:rPr>
        <w:fldChar w:fldCharType="begin"/>
      </w:r>
      <w:r>
        <w:rPr>
          <w:noProof/>
        </w:rPr>
        <w:instrText xml:space="preserve"> PAGEREF _Toc182359224 \h </w:instrText>
      </w:r>
      <w:r>
        <w:rPr>
          <w:noProof/>
        </w:rPr>
      </w:r>
      <w:r>
        <w:rPr>
          <w:noProof/>
        </w:rPr>
        <w:fldChar w:fldCharType="separate"/>
      </w:r>
      <w:r>
        <w:rPr>
          <w:noProof/>
        </w:rPr>
        <w:t>33</w:t>
      </w:r>
      <w:r>
        <w:rPr>
          <w:noProof/>
        </w:rPr>
        <w:fldChar w:fldCharType="end"/>
      </w:r>
    </w:p>
    <w:p w14:paraId="2F6A1451" w14:textId="7FEA1D9A"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3.9.9</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6.8 Examples Scripts</w:t>
      </w:r>
      <w:r>
        <w:rPr>
          <w:noProof/>
        </w:rPr>
        <w:tab/>
      </w:r>
      <w:r>
        <w:rPr>
          <w:noProof/>
        </w:rPr>
        <w:fldChar w:fldCharType="begin"/>
      </w:r>
      <w:r>
        <w:rPr>
          <w:noProof/>
        </w:rPr>
        <w:instrText xml:space="preserve"> PAGEREF _Toc182359225 \h </w:instrText>
      </w:r>
      <w:r>
        <w:rPr>
          <w:noProof/>
        </w:rPr>
      </w:r>
      <w:r>
        <w:rPr>
          <w:noProof/>
        </w:rPr>
        <w:fldChar w:fldCharType="separate"/>
      </w:r>
      <w:r>
        <w:rPr>
          <w:noProof/>
        </w:rPr>
        <w:t>33</w:t>
      </w:r>
      <w:r>
        <w:rPr>
          <w:noProof/>
        </w:rPr>
        <w:fldChar w:fldCharType="end"/>
      </w:r>
    </w:p>
    <w:p w14:paraId="139A30A2" w14:textId="7D8C5CEC"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3.9.10</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cmedit help</w:t>
      </w:r>
      <w:r>
        <w:rPr>
          <w:noProof/>
        </w:rPr>
        <w:tab/>
      </w:r>
      <w:r>
        <w:rPr>
          <w:noProof/>
        </w:rPr>
        <w:fldChar w:fldCharType="begin"/>
      </w:r>
      <w:r>
        <w:rPr>
          <w:noProof/>
        </w:rPr>
        <w:instrText xml:space="preserve"> PAGEREF _Toc182359226 \h </w:instrText>
      </w:r>
      <w:r>
        <w:rPr>
          <w:noProof/>
        </w:rPr>
      </w:r>
      <w:r>
        <w:rPr>
          <w:noProof/>
        </w:rPr>
        <w:fldChar w:fldCharType="separate"/>
      </w:r>
      <w:r>
        <w:rPr>
          <w:noProof/>
        </w:rPr>
        <w:t>33</w:t>
      </w:r>
      <w:r>
        <w:rPr>
          <w:noProof/>
        </w:rPr>
        <w:fldChar w:fldCharType="end"/>
      </w:r>
    </w:p>
    <w:p w14:paraId="1D487C16" w14:textId="43010298"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3.9.11</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enmscripting</w:t>
      </w:r>
      <w:r>
        <w:rPr>
          <w:noProof/>
        </w:rPr>
        <w:tab/>
      </w:r>
      <w:r>
        <w:rPr>
          <w:noProof/>
        </w:rPr>
        <w:fldChar w:fldCharType="begin"/>
      </w:r>
      <w:r>
        <w:rPr>
          <w:noProof/>
        </w:rPr>
        <w:instrText xml:space="preserve"> PAGEREF _Toc182359227 \h </w:instrText>
      </w:r>
      <w:r>
        <w:rPr>
          <w:noProof/>
        </w:rPr>
      </w:r>
      <w:r>
        <w:rPr>
          <w:noProof/>
        </w:rPr>
        <w:fldChar w:fldCharType="separate"/>
      </w:r>
      <w:r>
        <w:rPr>
          <w:noProof/>
        </w:rPr>
        <w:t>33</w:t>
      </w:r>
      <w:r>
        <w:rPr>
          <w:noProof/>
        </w:rPr>
        <w:fldChar w:fldCharType="end"/>
      </w:r>
    </w:p>
    <w:p w14:paraId="00CD2B8B" w14:textId="751F2BF0"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3.9.12</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MoshellLatestChanges</w:t>
      </w:r>
      <w:r>
        <w:rPr>
          <w:noProof/>
        </w:rPr>
        <w:tab/>
      </w:r>
      <w:r>
        <w:rPr>
          <w:noProof/>
        </w:rPr>
        <w:fldChar w:fldCharType="begin"/>
      </w:r>
      <w:r>
        <w:rPr>
          <w:noProof/>
        </w:rPr>
        <w:instrText xml:space="preserve"> PAGEREF _Toc182359228 \h </w:instrText>
      </w:r>
      <w:r>
        <w:rPr>
          <w:noProof/>
        </w:rPr>
      </w:r>
      <w:r>
        <w:rPr>
          <w:noProof/>
        </w:rPr>
        <w:fldChar w:fldCharType="separate"/>
      </w:r>
      <w:r>
        <w:rPr>
          <w:noProof/>
        </w:rPr>
        <w:t>33</w:t>
      </w:r>
      <w:r>
        <w:rPr>
          <w:noProof/>
        </w:rPr>
        <w:fldChar w:fldCharType="end"/>
      </w:r>
    </w:p>
    <w:p w14:paraId="5A0C14EA" w14:textId="7BBD3E01" w:rsidR="00871903" w:rsidRDefault="0087190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F43A70">
        <w:rPr>
          <w:rFonts w:cs="Arial"/>
          <w:noProof/>
        </w:rPr>
        <w:t>3.9.13</w:t>
      </w:r>
      <w:r>
        <w:rPr>
          <w:rFonts w:asciiTheme="minorHAnsi" w:eastAsiaTheme="minorEastAsia" w:hAnsiTheme="minorHAnsi" w:cstheme="minorBidi"/>
          <w:noProof/>
          <w:kern w:val="2"/>
          <w:sz w:val="22"/>
          <w:szCs w:val="22"/>
          <w:lang w:val="en-US"/>
          <w14:ligatures w14:val="standardContextual"/>
        </w:rPr>
        <w:tab/>
      </w:r>
      <w:r w:rsidRPr="00F43A70">
        <w:rPr>
          <w:rFonts w:cs="Arial"/>
          <w:bCs/>
          <w:noProof/>
        </w:rPr>
        <w:t>About</w:t>
      </w:r>
      <w:r>
        <w:rPr>
          <w:noProof/>
        </w:rPr>
        <w:tab/>
      </w:r>
      <w:r>
        <w:rPr>
          <w:noProof/>
        </w:rPr>
        <w:fldChar w:fldCharType="begin"/>
      </w:r>
      <w:r>
        <w:rPr>
          <w:noProof/>
        </w:rPr>
        <w:instrText xml:space="preserve"> PAGEREF _Toc182359229 \h </w:instrText>
      </w:r>
      <w:r>
        <w:rPr>
          <w:noProof/>
        </w:rPr>
      </w:r>
      <w:r>
        <w:rPr>
          <w:noProof/>
        </w:rPr>
        <w:fldChar w:fldCharType="separate"/>
      </w:r>
      <w:r>
        <w:rPr>
          <w:noProof/>
        </w:rPr>
        <w:t>34</w:t>
      </w:r>
      <w:r>
        <w:rPr>
          <w:noProof/>
        </w:rPr>
        <w:fldChar w:fldCharType="end"/>
      </w:r>
    </w:p>
    <w:p w14:paraId="1C8B2F4D" w14:textId="0A006E50" w:rsidR="00871903" w:rsidRDefault="00871903">
      <w:pPr>
        <w:pStyle w:val="TOC1"/>
        <w:rPr>
          <w:rFonts w:asciiTheme="minorHAnsi" w:eastAsiaTheme="minorEastAsia" w:hAnsiTheme="minorHAnsi" w:cstheme="minorBidi"/>
          <w:kern w:val="2"/>
          <w:szCs w:val="22"/>
          <w:lang w:bidi="ar-SA"/>
          <w14:ligatures w14:val="standardContextual"/>
        </w:rPr>
      </w:pPr>
      <w:r w:rsidRPr="00F43A70">
        <w:rPr>
          <w:rFonts w:ascii="Tahoma" w:hAnsi="Tahoma" w:cs="Tahoma"/>
        </w:rPr>
        <w:t>4</w:t>
      </w:r>
      <w:r>
        <w:rPr>
          <w:rFonts w:asciiTheme="minorHAnsi" w:eastAsiaTheme="minorEastAsia" w:hAnsiTheme="minorHAnsi" w:cstheme="minorBidi"/>
          <w:kern w:val="2"/>
          <w:szCs w:val="22"/>
          <w:lang w:bidi="ar-SA"/>
          <w14:ligatures w14:val="standardContextual"/>
        </w:rPr>
        <w:tab/>
      </w:r>
      <w:r>
        <w:t>Install python (Python 3.11.4) and Setup</w:t>
      </w:r>
      <w:r>
        <w:tab/>
      </w:r>
      <w:r>
        <w:fldChar w:fldCharType="begin"/>
      </w:r>
      <w:r>
        <w:instrText xml:space="preserve"> PAGEREF _Toc182359230 \h </w:instrText>
      </w:r>
      <w:r>
        <w:fldChar w:fldCharType="separate"/>
      </w:r>
      <w:r>
        <w:t>34</w:t>
      </w:r>
      <w:r>
        <w:fldChar w:fldCharType="end"/>
      </w:r>
    </w:p>
    <w:p w14:paraId="22A25732" w14:textId="79318A10" w:rsidR="00871903" w:rsidRDefault="00871903">
      <w:pPr>
        <w:pStyle w:val="TOC1"/>
        <w:rPr>
          <w:rFonts w:asciiTheme="minorHAnsi" w:eastAsiaTheme="minorEastAsia" w:hAnsiTheme="minorHAnsi" w:cstheme="minorBidi"/>
          <w:kern w:val="2"/>
          <w:szCs w:val="22"/>
          <w:lang w:bidi="ar-SA"/>
          <w14:ligatures w14:val="standardContextual"/>
        </w:rPr>
      </w:pPr>
      <w:r w:rsidRPr="00F43A70">
        <w:rPr>
          <w:rFonts w:ascii="Tahoma" w:hAnsi="Tahoma" w:cs="Tahoma"/>
        </w:rPr>
        <w:t>5</w:t>
      </w:r>
      <w:r>
        <w:rPr>
          <w:rFonts w:asciiTheme="minorHAnsi" w:eastAsiaTheme="minorEastAsia" w:hAnsiTheme="minorHAnsi" w:cstheme="minorBidi"/>
          <w:kern w:val="2"/>
          <w:szCs w:val="22"/>
          <w:lang w:bidi="ar-SA"/>
          <w14:ligatures w14:val="standardContextual"/>
        </w:rPr>
        <w:tab/>
      </w:r>
      <w:r>
        <w:t>Tool Source</w:t>
      </w:r>
      <w:r>
        <w:tab/>
      </w:r>
      <w:r>
        <w:fldChar w:fldCharType="begin"/>
      </w:r>
      <w:r>
        <w:instrText xml:space="preserve"> PAGEREF _Toc182359231 \h </w:instrText>
      </w:r>
      <w:r>
        <w:fldChar w:fldCharType="separate"/>
      </w:r>
      <w:r>
        <w:t>38</w:t>
      </w:r>
      <w:r>
        <w:fldChar w:fldCharType="end"/>
      </w:r>
    </w:p>
    <w:p w14:paraId="48F7D1CF" w14:textId="0BCEC596"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Latest Version (16-Oct-2024)</w:t>
      </w:r>
      <w:r>
        <w:rPr>
          <w:noProof/>
        </w:rPr>
        <w:tab/>
      </w:r>
      <w:r>
        <w:rPr>
          <w:noProof/>
        </w:rPr>
        <w:fldChar w:fldCharType="begin"/>
      </w:r>
      <w:r>
        <w:rPr>
          <w:noProof/>
        </w:rPr>
        <w:instrText xml:space="preserve"> PAGEREF _Toc182359232 \h </w:instrText>
      </w:r>
      <w:r>
        <w:rPr>
          <w:noProof/>
        </w:rPr>
      </w:r>
      <w:r>
        <w:rPr>
          <w:noProof/>
        </w:rPr>
        <w:fldChar w:fldCharType="separate"/>
      </w:r>
      <w:r>
        <w:rPr>
          <w:noProof/>
        </w:rPr>
        <w:t>38</w:t>
      </w:r>
      <w:r>
        <w:rPr>
          <w:noProof/>
        </w:rPr>
        <w:fldChar w:fldCharType="end"/>
      </w:r>
    </w:p>
    <w:p w14:paraId="6638D853" w14:textId="02FCF884" w:rsidR="00871903" w:rsidRDefault="00871903">
      <w:pPr>
        <w:pStyle w:val="TOC2"/>
        <w:rPr>
          <w:rFonts w:asciiTheme="minorHAnsi" w:eastAsiaTheme="minorEastAsia" w:hAnsiTheme="minorHAnsi" w:cstheme="minorBidi"/>
          <w:noProof/>
          <w:kern w:val="2"/>
          <w:sz w:val="22"/>
          <w:szCs w:val="22"/>
          <w:lang w:val="en-US"/>
          <w14:ligatures w14:val="standardContextual"/>
        </w:rPr>
      </w:pPr>
      <w:r>
        <w:rPr>
          <w:noProof/>
        </w:rPr>
        <w:lastRenderedPageBreak/>
        <w:t>5.2</w:t>
      </w:r>
      <w:r>
        <w:rPr>
          <w:rFonts w:asciiTheme="minorHAnsi" w:eastAsiaTheme="minorEastAsia" w:hAnsiTheme="minorHAnsi" w:cstheme="minorBidi"/>
          <w:noProof/>
          <w:kern w:val="2"/>
          <w:sz w:val="22"/>
          <w:szCs w:val="22"/>
          <w:lang w:val="en-US"/>
          <w14:ligatures w14:val="standardContextual"/>
        </w:rPr>
        <w:tab/>
      </w:r>
      <w:r>
        <w:rPr>
          <w:noProof/>
        </w:rPr>
        <w:t>Demo Videos</w:t>
      </w:r>
      <w:r>
        <w:rPr>
          <w:noProof/>
        </w:rPr>
        <w:tab/>
      </w:r>
      <w:r>
        <w:rPr>
          <w:noProof/>
        </w:rPr>
        <w:fldChar w:fldCharType="begin"/>
      </w:r>
      <w:r>
        <w:rPr>
          <w:noProof/>
        </w:rPr>
        <w:instrText xml:space="preserve"> PAGEREF _Toc182359233 \h </w:instrText>
      </w:r>
      <w:r>
        <w:rPr>
          <w:noProof/>
        </w:rPr>
      </w:r>
      <w:r>
        <w:rPr>
          <w:noProof/>
        </w:rPr>
        <w:fldChar w:fldCharType="separate"/>
      </w:r>
      <w:r>
        <w:rPr>
          <w:noProof/>
        </w:rPr>
        <w:t>38</w:t>
      </w:r>
      <w:r>
        <w:rPr>
          <w:noProof/>
        </w:rPr>
        <w:fldChar w:fldCharType="end"/>
      </w:r>
    </w:p>
    <w:p w14:paraId="62247C1D" w14:textId="2DCFD819"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even" r:id="rId8"/>
          <w:headerReference w:type="default" r:id="rId9"/>
          <w:footerReference w:type="even" r:id="rId10"/>
          <w:footerReference w:type="default" r:id="rId11"/>
          <w:headerReference w:type="first" r:id="rId12"/>
          <w:footerReference w:type="first" r:id="rId13"/>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82359175"/>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r w:rsidRPr="00E641EB">
        <w:t>Moshell is an OAM tool for CPP/COM/ECIM platform nodes.</w:t>
      </w:r>
      <w:r>
        <w:t xml:space="preserve"> RNC, MGW, RBS… users can use directly from the command line or command files (Moshell Scripting).</w:t>
      </w:r>
    </w:p>
    <w:p w14:paraId="25EE9F04" w14:textId="7615DC06" w:rsidR="00C35F31" w:rsidRDefault="00C35F31" w:rsidP="00C35F31">
      <w:r>
        <w:t>Scripting is the most import part of Moshell. In most cases to make the work more effectively and avoid human errors, Moshell users must create the scripts.</w:t>
      </w:r>
    </w:p>
    <w:p w14:paraId="3FA6D933" w14:textId="77777777" w:rsidR="00E2440F" w:rsidRDefault="00E2440F" w:rsidP="00C35F31"/>
    <w:p w14:paraId="4E573013" w14:textId="7EE75FA7" w:rsidR="00C35F31" w:rsidRDefault="00C35F31" w:rsidP="00C35F31">
      <w:r>
        <w:t xml:space="preserve">EX: To change value of </w:t>
      </w:r>
      <w:r w:rsidRPr="00302D23">
        <w:t xml:space="preserve">tUeBlockingTimer </w:t>
      </w:r>
      <w:r>
        <w:t>parameter in</w:t>
      </w:r>
      <w:r w:rsidRPr="00302D23">
        <w:t xml:space="preserve"> EUtranCellFDD (Change takes effect: Next cell unlock)</w:t>
      </w:r>
      <w:r>
        <w:t xml:space="preserve">. It means we need to lock </w:t>
      </w:r>
      <w:r w:rsidRPr="00302D23">
        <w:t>EUtranCellFDD</w:t>
      </w:r>
      <w:r>
        <w:t xml:space="preserve"> MOs before changing and unlock the </w:t>
      </w:r>
      <w:r w:rsidRPr="00302D23">
        <w:t>EUtranCellFDD</w:t>
      </w:r>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r w:rsidRPr="00302D23">
        <w:t>EUtranCellFDD</w:t>
      </w:r>
      <w:r>
        <w:t xml:space="preserve"> which has </w:t>
      </w:r>
      <w:r w:rsidRPr="00530137">
        <w:t>administrativeState</w:t>
      </w:r>
      <w:r>
        <w:t xml:space="preserve"> equal to 1 only. If we just use bl </w:t>
      </w:r>
      <w:r w:rsidRPr="00302D23">
        <w:t>EUtranCellFDD</w:t>
      </w:r>
      <w:r>
        <w:t xml:space="preserve"> and deb </w:t>
      </w:r>
      <w:r w:rsidRPr="00302D23">
        <w:t>EUtranCellFDD</w:t>
      </w:r>
      <w:r>
        <w:t xml:space="preserve"> command then human error may happen because some </w:t>
      </w:r>
      <w:r w:rsidRPr="00302D23">
        <w:t>EUtranCellFDD</w:t>
      </w:r>
      <w:r>
        <w:t xml:space="preserve">s may in locked state then after deb </w:t>
      </w:r>
      <w:r w:rsidRPr="00302D23">
        <w:t>EUtranCellFDD</w:t>
      </w:r>
      <w:r>
        <w:t xml:space="preserve">, all </w:t>
      </w:r>
      <w:r w:rsidRPr="00302D23">
        <w:t>EUtranCellFDD</w:t>
      </w:r>
      <w:r>
        <w:t>s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st cell</w:t>
      </w:r>
    </w:p>
    <w:p w14:paraId="6C3D1380" w14:textId="77777777" w:rsidR="00C35F31" w:rsidRDefault="00C35F31" w:rsidP="00C35F31">
      <w:pPr>
        <w:pStyle w:val="ListParagraph"/>
      </w:pPr>
      <w:r>
        <w:tab/>
        <w:t>+ cvms bf_change_crxxx</w:t>
      </w:r>
    </w:p>
    <w:p w14:paraId="7E21F554" w14:textId="77777777" w:rsidR="00C35F31" w:rsidRDefault="00C35F31" w:rsidP="00FE6A17">
      <w:pPr>
        <w:ind w:firstLine="1296"/>
      </w:pPr>
      <w:r>
        <w:t xml:space="preserve">+ </w:t>
      </w:r>
      <w:r w:rsidRPr="00530137">
        <w:t>ma ListunlockCells EUtranCellFDD administrativeState</w:t>
      </w:r>
      <w:r>
        <w:t xml:space="preserve"> 1</w:t>
      </w:r>
    </w:p>
    <w:p w14:paraId="1A47EA90" w14:textId="7BCDDF51" w:rsidR="00573EB9" w:rsidRDefault="00573EB9" w:rsidP="00FE6A17">
      <w:pPr>
        <w:ind w:firstLine="1296"/>
      </w:pPr>
      <w:r>
        <w:t xml:space="preserve">+ </w:t>
      </w:r>
      <w:r w:rsidRPr="00573EB9">
        <w:t>$nrofulcell = $nr_of_mos</w:t>
      </w:r>
    </w:p>
    <w:p w14:paraId="55C89C31" w14:textId="77777777" w:rsidR="00573EB9" w:rsidRDefault="00573EB9" w:rsidP="00573EB9">
      <w:pPr>
        <w:ind w:firstLine="1296"/>
      </w:pPr>
      <w:r>
        <w:t>+ if $nrofulcell != 0</w:t>
      </w:r>
    </w:p>
    <w:p w14:paraId="0C1CF745" w14:textId="79B427FB" w:rsidR="00573EB9" w:rsidRDefault="00573EB9" w:rsidP="00573EB9">
      <w:pPr>
        <w:ind w:firstLine="1296"/>
      </w:pPr>
      <w:r>
        <w:t xml:space="preserve">+     bl </w:t>
      </w:r>
      <w:r w:rsidRPr="00530137">
        <w:t>ListunlockCells</w:t>
      </w:r>
    </w:p>
    <w:p w14:paraId="66386235" w14:textId="6604D526" w:rsidR="00573EB9" w:rsidRDefault="00573EB9" w:rsidP="00573EB9">
      <w:pPr>
        <w:ind w:firstLine="1296"/>
      </w:pPr>
      <w:r>
        <w:t>+ fi</w:t>
      </w:r>
    </w:p>
    <w:p w14:paraId="2719AA62" w14:textId="77777777" w:rsidR="00C35F31" w:rsidRDefault="00C35F31" w:rsidP="00C35F31">
      <w:pPr>
        <w:pStyle w:val="ListParagraph"/>
      </w:pPr>
      <w:r>
        <w:tab/>
        <w:t xml:space="preserve">+ set </w:t>
      </w:r>
      <w:r w:rsidRPr="00530137">
        <w:t>EUtranCellFDD</w:t>
      </w:r>
      <w:r>
        <w:t xml:space="preserve"> </w:t>
      </w:r>
      <w:r w:rsidRPr="00302D23">
        <w:t>tUeBlockingTimer</w:t>
      </w:r>
      <w:r>
        <w:t xml:space="preserve"> 100</w:t>
      </w:r>
    </w:p>
    <w:p w14:paraId="06EA3604" w14:textId="77777777" w:rsidR="00573EB9" w:rsidRDefault="00573EB9" w:rsidP="00573EB9">
      <w:pPr>
        <w:pStyle w:val="ListParagraph"/>
      </w:pPr>
      <w:r>
        <w:tab/>
        <w:t>+ if $nrofulcell != 0</w:t>
      </w:r>
    </w:p>
    <w:p w14:paraId="5BC55101" w14:textId="032C92FC" w:rsidR="00573EB9" w:rsidRDefault="00573EB9" w:rsidP="00573EB9">
      <w:pPr>
        <w:pStyle w:val="ListParagraph"/>
        <w:ind w:firstLine="576"/>
      </w:pPr>
      <w:r>
        <w:t xml:space="preserve">+    deb </w:t>
      </w:r>
      <w:r w:rsidRPr="00530137">
        <w:t>ListunlockCells</w:t>
      </w:r>
    </w:p>
    <w:p w14:paraId="40417183" w14:textId="4912F183" w:rsidR="00573EB9" w:rsidRDefault="00573EB9" w:rsidP="00573EB9">
      <w:pPr>
        <w:pStyle w:val="ListParagraph"/>
        <w:ind w:left="1296"/>
      </w:pPr>
      <w:r>
        <w:t>+ fi</w:t>
      </w:r>
    </w:p>
    <w:p w14:paraId="038D9D37" w14:textId="77777777" w:rsidR="00C35F31" w:rsidRDefault="00C35F31" w:rsidP="00C35F31">
      <w:pPr>
        <w:pStyle w:val="ListParagraph"/>
      </w:pPr>
      <w:r>
        <w:tab/>
        <w:t>+ st cell</w:t>
      </w:r>
    </w:p>
    <w:p w14:paraId="6AD4E686" w14:textId="77777777" w:rsidR="00C35F31" w:rsidRDefault="00C35F31" w:rsidP="00C35F31">
      <w:pPr>
        <w:pStyle w:val="ListParagraph"/>
      </w:pPr>
      <w:r>
        <w:tab/>
        <w:t>+ cvms af_change_crxxx</w:t>
      </w:r>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st cell</w:t>
      </w:r>
    </w:p>
    <w:p w14:paraId="4D2531F3" w14:textId="77777777" w:rsidR="00C35F31" w:rsidRDefault="00C35F31" w:rsidP="00C35F31">
      <w:pPr>
        <w:pStyle w:val="ListParagraph"/>
      </w:pPr>
      <w:r>
        <w:tab/>
        <w:t>+ cvls</w:t>
      </w:r>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r w:rsidRPr="00C84C11">
        <w:rPr>
          <w:b/>
          <w:bCs/>
        </w:rPr>
        <w:t>Moshell scripting Mode</w:t>
      </w:r>
      <w:r>
        <w:t>: User</w:t>
      </w:r>
      <w:r w:rsidR="005C30C8">
        <w:t>s</w:t>
      </w:r>
      <w:r>
        <w:t xml:space="preserve"> put all above commands to the text file (Change</w:t>
      </w:r>
      <w:r w:rsidRPr="00302D23">
        <w:t>tUeBlockingTimer</w:t>
      </w:r>
      <w:r>
        <w:t>.mos) and use run command to execute the command file.</w:t>
      </w:r>
    </w:p>
    <w:p w14:paraId="2AC267D5" w14:textId="30BCFFC3" w:rsidR="00E2440F" w:rsidRDefault="00C35F31" w:rsidP="00BA7F4D">
      <w:pPr>
        <w:ind w:left="720"/>
      </w:pPr>
      <w:r>
        <w:t>run Change</w:t>
      </w:r>
      <w:r w:rsidRPr="00302D23">
        <w:t>tUeBlockingTimer</w:t>
      </w:r>
      <w:r>
        <w:t>.mos</w:t>
      </w:r>
    </w:p>
    <w:p w14:paraId="1013F3BA" w14:textId="540C46D0" w:rsidR="00E2440F" w:rsidRDefault="00C64750" w:rsidP="00F4089E">
      <w:pPr>
        <w:ind w:left="2592" w:firstLine="1296"/>
      </w:pPr>
      <w:r>
        <w:object w:dxaOrig="1513" w:dyaOrig="985" w14:anchorId="5E342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4" o:title=""/>
          </v:shape>
          <o:OLEObject Type="Embed" ProgID="Package" ShapeID="_x0000_i1025" DrawAspect="Icon" ObjectID="_1792972706" r:id="rId15"/>
        </w:object>
      </w:r>
    </w:p>
    <w:p w14:paraId="43BA5D4A" w14:textId="77777777" w:rsidR="00BA7F4D" w:rsidRDefault="00BA7F4D" w:rsidP="00BA7F4D"/>
    <w:p w14:paraId="379B8603" w14:textId="4BEAD4F0" w:rsidR="00751144" w:rsidRPr="00C64750" w:rsidRDefault="00C35F31" w:rsidP="00C64750">
      <w:r>
        <w:t xml:space="preserve">When creating Moshell script, there is no special editor support to check Moshell commands, MOs name, Attributes name, </w:t>
      </w:r>
      <w:r w:rsidR="00BA7F4D">
        <w:t xml:space="preserve">conditions (if/for/func/nesting) syntax </w:t>
      </w:r>
      <w:r>
        <w:t>… directly from the editor so if user does not remember them.</w:t>
      </w:r>
      <w:r w:rsidR="00BA7F4D">
        <w:t xml:space="preserve"> </w:t>
      </w:r>
      <w:r>
        <w:t>User needs to manual check by using Moshell offline, alex, moshell userguide… it is not convenient sometime</w:t>
      </w:r>
      <w:r w:rsidR="005F167E">
        <w:t>s</w:t>
      </w:r>
      <w:r>
        <w:t>.</w:t>
      </w:r>
    </w:p>
    <w:p w14:paraId="4D81241B" w14:textId="2C4503EC" w:rsidR="00796A58" w:rsidRPr="00CD2FA1" w:rsidRDefault="00A33DFC" w:rsidP="00256CEA">
      <w:pPr>
        <w:pStyle w:val="Heading1"/>
        <w:rPr>
          <w:lang w:eastAsia="zh-CN"/>
        </w:rPr>
      </w:pPr>
      <w:bookmarkStart w:id="2" w:name="_Toc182359176"/>
      <w:r>
        <w:rPr>
          <w:bCs/>
        </w:rPr>
        <w:lastRenderedPageBreak/>
        <w:t>Purpose of MoshellEditor</w:t>
      </w:r>
      <w:bookmarkEnd w:id="2"/>
    </w:p>
    <w:p w14:paraId="674BEE3D" w14:textId="790B0613" w:rsidR="00B02ECE" w:rsidRDefault="0010175A" w:rsidP="00E2440F">
      <w:pPr>
        <w:ind w:firstLine="720"/>
      </w:pPr>
      <w:r>
        <w:t>Moshell supports the use of variables and logical constructs. These can be used directly from the command line or within MoShell command files as descripting in Scripting Part “</w:t>
      </w:r>
      <w:r w:rsidRPr="00C84C11">
        <w:rPr>
          <w:b/>
          <w:bCs/>
        </w:rPr>
        <w:t>6</w:t>
      </w:r>
      <w:r>
        <w:rPr>
          <w:b/>
          <w:bCs/>
        </w:rPr>
        <w:t>.</w:t>
      </w:r>
      <w:r w:rsidRPr="00C84C11">
        <w:rPr>
          <w:b/>
          <w:bCs/>
        </w:rPr>
        <w:t xml:space="preserve"> Scripting</w:t>
      </w:r>
      <w:r>
        <w:t xml:space="preserve">” of Moshell Userguide. To create the Moshell command file currently the Engineers are using different editors like (notepad, Ultraedit, vim…) they are not support checking Moshell commands, variables, MOs name, Attributes Name… the Engineers must remember or need to open and check in Alex, Moshell userguide </w:t>
      </w:r>
      <w:r w:rsidR="003B01D3">
        <w:t>and</w:t>
      </w:r>
      <w:r>
        <w:t xml:space="preserve"> Moshell offline mode…</w:t>
      </w:r>
      <w:r w:rsidR="007B022F">
        <w:t>also when the script got some bugs Engineer hard to find or debug</w:t>
      </w:r>
      <w:r>
        <w:t xml:space="preserve"> so MoshellEditor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82359177"/>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82359178"/>
      <w:r>
        <w:rPr>
          <w:lang w:eastAsia="zh-CN"/>
        </w:rPr>
        <w:t>Interface</w:t>
      </w:r>
      <w:bookmarkEnd w:id="7"/>
    </w:p>
    <w:p w14:paraId="28E7C306" w14:textId="7E96C02E" w:rsidR="00C271B1" w:rsidRDefault="00896171" w:rsidP="00C271B1">
      <w:pPr>
        <w:pStyle w:val="NormalIndent"/>
        <w:ind w:left="0"/>
        <w:rPr>
          <w:lang w:eastAsia="zh-CN"/>
        </w:rPr>
      </w:pPr>
      <w:r>
        <w:rPr>
          <w:noProof/>
        </w:rPr>
        <w:drawing>
          <wp:inline distT="0" distB="0" distL="0" distR="0" wp14:anchorId="7857A67C" wp14:editId="17E706C3">
            <wp:extent cx="5732145" cy="3433445"/>
            <wp:effectExtent l="0" t="0" r="0" b="0"/>
            <wp:docPr id="836753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753605" name=""/>
                    <pic:cNvPicPr/>
                  </pic:nvPicPr>
                  <pic:blipFill>
                    <a:blip r:embed="rId16"/>
                    <a:stretch>
                      <a:fillRect/>
                    </a:stretch>
                  </pic:blipFill>
                  <pic:spPr>
                    <a:xfrm>
                      <a:off x="0" y="0"/>
                      <a:ext cx="5732145" cy="3433445"/>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1F889648" w:rsidR="000E47F6" w:rsidRDefault="000E47F6" w:rsidP="000E47F6">
      <w:bookmarkStart w:id="8" w:name="_Hlk156983274"/>
      <w:r>
        <w:t>Moshell</w:t>
      </w:r>
      <w:r w:rsidRPr="00D241A1">
        <w:t>Editor allows user directly</w:t>
      </w:r>
      <w:r>
        <w:t xml:space="preserve"> to</w:t>
      </w:r>
      <w:r w:rsidRPr="00D241A1">
        <w:t xml:space="preserve"> </w:t>
      </w:r>
      <w:r w:rsidR="003B01D3">
        <w:t>check/perform</w:t>
      </w:r>
      <w:r>
        <w:t xml:space="preserve"> below</w:t>
      </w:r>
      <w:r w:rsidRPr="00D241A1">
        <w:t>:</w:t>
      </w:r>
    </w:p>
    <w:p w14:paraId="27D6B734" w14:textId="77777777" w:rsidR="00E2440F" w:rsidRPr="00D241A1" w:rsidRDefault="00E2440F" w:rsidP="000E47F6"/>
    <w:p w14:paraId="333F1974" w14:textId="11FF20C5" w:rsidR="000E47F6" w:rsidRDefault="000E47F6" w:rsidP="000E47F6">
      <w:pPr>
        <w:pStyle w:val="ListParagraph"/>
        <w:numPr>
          <w:ilvl w:val="0"/>
          <w:numId w:val="17"/>
        </w:numPr>
        <w:spacing w:after="160" w:line="259" w:lineRule="auto"/>
        <w:contextualSpacing/>
      </w:pPr>
      <w:r>
        <w:t>Moshell command line syntax</w:t>
      </w:r>
      <w:r w:rsidR="002362C2">
        <w:t>/option,</w:t>
      </w:r>
      <w:r>
        <w:t xml:space="preserve"> description, examples, and other important information.</w:t>
      </w:r>
    </w:p>
    <w:p w14:paraId="16C043DF" w14:textId="1465DC54" w:rsidR="000E47F6" w:rsidRDefault="000E47F6" w:rsidP="000E47F6">
      <w:pPr>
        <w:pStyle w:val="ListParagraph"/>
        <w:numPr>
          <w:ilvl w:val="0"/>
          <w:numId w:val="16"/>
        </w:numPr>
        <w:spacing w:after="160" w:line="259" w:lineRule="auto"/>
        <w:contextualSpacing/>
      </w:pPr>
      <w:r>
        <w:t>Moshell</w:t>
      </w:r>
      <w:r w:rsidR="002362C2">
        <w:t>/User defined</w:t>
      </w:r>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MO names, Attribute names, Action names (Default common of RNC/RBS). User can change to other node type by loading kget</w:t>
      </w:r>
      <w:r w:rsidR="00E72706">
        <w:t>/xml MOM file</w:t>
      </w:r>
      <w:r>
        <w:t xml:space="preserve"> of </w:t>
      </w:r>
      <w:r w:rsidR="00E2440F">
        <w:t>node</w:t>
      </w:r>
      <w:r>
        <w:t>.</w:t>
      </w:r>
    </w:p>
    <w:p w14:paraId="6CDB9562" w14:textId="02E7DF59" w:rsidR="00EE5D9E" w:rsidRDefault="00EE5D9E" w:rsidP="000E47F6">
      <w:pPr>
        <w:pStyle w:val="ListParagraph"/>
        <w:numPr>
          <w:ilvl w:val="0"/>
          <w:numId w:val="16"/>
        </w:numPr>
        <w:spacing w:after="160" w:line="259" w:lineRule="auto"/>
        <w:contextualSpacing/>
      </w:pPr>
      <w:r>
        <w:t>Auto display command</w:t>
      </w:r>
      <w:r w:rsidR="002362C2">
        <w:t xml:space="preserve"> syntax/option</w:t>
      </w:r>
      <w:r>
        <w:t>, MO</w:t>
      </w:r>
      <w:r w:rsidR="002362C2">
        <w:t>’s Name</w:t>
      </w:r>
      <w:r>
        <w:t>, Attributes during user typing.</w:t>
      </w:r>
    </w:p>
    <w:p w14:paraId="40752F19" w14:textId="3163A1FB" w:rsidR="00250004" w:rsidRDefault="000E47F6" w:rsidP="00250004">
      <w:pPr>
        <w:pStyle w:val="ListParagraph"/>
        <w:numPr>
          <w:ilvl w:val="0"/>
          <w:numId w:val="16"/>
        </w:numPr>
        <w:spacing w:after="160" w:line="259" w:lineRule="auto"/>
        <w:contextualSpacing/>
      </w:pPr>
      <w:r>
        <w:t>Search</w:t>
      </w:r>
      <w:r w:rsidR="002362C2">
        <w:t>/Prompt some</w:t>
      </w:r>
      <w:r>
        <w:t xml:space="preserve"> common Unix commands.</w:t>
      </w:r>
    </w:p>
    <w:p w14:paraId="30D82F0B" w14:textId="0AE9E48D" w:rsidR="000E47F6" w:rsidRDefault="000E47F6" w:rsidP="000E47F6">
      <w:pPr>
        <w:pStyle w:val="ListParagraph"/>
        <w:numPr>
          <w:ilvl w:val="0"/>
          <w:numId w:val="16"/>
        </w:numPr>
        <w:spacing w:after="160" w:line="259" w:lineRule="auto"/>
        <w:contextualSpacing/>
      </w:pPr>
      <w:r>
        <w:t>Logical constructs syntax</w:t>
      </w:r>
      <w:r w:rsidR="002362C2">
        <w:t xml:space="preserve"> nesting check</w:t>
      </w:r>
      <w:r>
        <w:t>,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Auto complete if/else, for/done func/endfuc constructs.</w:t>
      </w:r>
    </w:p>
    <w:p w14:paraId="717D119A" w14:textId="77027EF5" w:rsidR="000E47F6" w:rsidRDefault="000E47F6" w:rsidP="000E47F6">
      <w:pPr>
        <w:pStyle w:val="ListParagraph"/>
        <w:numPr>
          <w:ilvl w:val="0"/>
          <w:numId w:val="16"/>
        </w:numPr>
        <w:spacing w:after="160" w:line="259" w:lineRule="auto"/>
        <w:contextualSpacing/>
      </w:pPr>
      <w:r>
        <w:lastRenderedPageBreak/>
        <w:t xml:space="preserve">Auto complete </w:t>
      </w:r>
      <w:r w:rsidR="00ED0602">
        <w:t xml:space="preserve">some special charaters: </w:t>
      </w:r>
      <w:r>
        <w:t>“</w:t>
      </w:r>
      <w:r w:rsidR="00433968">
        <w:t xml:space="preserve"> , </w:t>
      </w:r>
      <w:r>
        <w:t>`</w:t>
      </w:r>
      <w:r w:rsidR="00433968">
        <w:t xml:space="preserve"> , ‘ , { , [ , (</w:t>
      </w:r>
      <w:r>
        <w:t xml:space="preserve">. </w:t>
      </w:r>
    </w:p>
    <w:p w14:paraId="679B2C2B" w14:textId="28636659" w:rsidR="00250004" w:rsidRDefault="00250004" w:rsidP="000E47F6">
      <w:pPr>
        <w:pStyle w:val="ListParagraph"/>
        <w:numPr>
          <w:ilvl w:val="0"/>
          <w:numId w:val="16"/>
        </w:numPr>
        <w:spacing w:after="160" w:line="259" w:lineRule="auto"/>
        <w:contextualSpacing/>
      </w:pPr>
      <w:r>
        <w:t>Support enm cli, enmscripting checking.</w:t>
      </w:r>
    </w:p>
    <w:p w14:paraId="085A3F86" w14:textId="06C7F87C" w:rsidR="00901131" w:rsidRDefault="00901131" w:rsidP="000E47F6">
      <w:pPr>
        <w:pStyle w:val="ListParagraph"/>
        <w:numPr>
          <w:ilvl w:val="0"/>
          <w:numId w:val="16"/>
        </w:numPr>
        <w:spacing w:after="160" w:line="259" w:lineRule="auto"/>
        <w:contextualSpacing/>
      </w:pPr>
      <w:r>
        <w:t>Support cmedit command examples checking.</w:t>
      </w:r>
    </w:p>
    <w:p w14:paraId="240D095A" w14:textId="4388F733" w:rsidR="00250004" w:rsidRDefault="00250004" w:rsidP="000E47F6">
      <w:pPr>
        <w:pStyle w:val="ListParagraph"/>
        <w:numPr>
          <w:ilvl w:val="0"/>
          <w:numId w:val="16"/>
        </w:numPr>
        <w:spacing w:after="160" w:line="259" w:lineRule="auto"/>
        <w:contextualSpacing/>
      </w:pPr>
      <w:r>
        <w:t>Support enmscripting syntax checking.</w:t>
      </w:r>
    </w:p>
    <w:p w14:paraId="78804341" w14:textId="58F21E72"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77AA1F70"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rsidR="00A563A8">
        <w:t>s</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Parse FolderLog (Parse moshell command log files) help to identify the command ouput, pass, failure…(CR mode, Network activities…)</w:t>
      </w:r>
    </w:p>
    <w:p w14:paraId="6EAF5216" w14:textId="79E0EF32" w:rsidR="006816AF" w:rsidRDefault="006816AF" w:rsidP="002D3780">
      <w:pPr>
        <w:pStyle w:val="ListParagraph"/>
        <w:numPr>
          <w:ilvl w:val="0"/>
          <w:numId w:val="16"/>
        </w:numPr>
      </w:pPr>
      <w:r>
        <w:t xml:space="preserve">Simple </w:t>
      </w:r>
      <w:r w:rsidR="00C64750">
        <w:t xml:space="preserve">CR </w:t>
      </w:r>
      <w:r w:rsidR="00433968">
        <w:t>H</w:t>
      </w:r>
      <w:r w:rsidR="00C64750">
        <w:t>andler</w:t>
      </w:r>
      <w:r>
        <w:t xml:space="preserve"> for download/upload folders/files from/to sftp server or ssh </w:t>
      </w:r>
      <w:r w:rsidR="00433968">
        <w:t>and</w:t>
      </w:r>
      <w:r>
        <w:t xml:space="preserve"> execute commands to ssh server</w:t>
      </w:r>
      <w:r w:rsidR="00433968">
        <w:t xml:space="preserve"> display the output result</w:t>
      </w:r>
      <w:r w:rsidR="00E72706">
        <w:t>, prompt moshell commands/user saved commands during user typing</w:t>
      </w:r>
      <w:r>
        <w:t>.</w:t>
      </w:r>
      <w:r w:rsidR="00501417">
        <w:t xml:space="preserve"> Allow user add/remove new command in command prompt list.</w:t>
      </w:r>
      <w:r w:rsidR="00C7319E">
        <w:t xml:space="preserve"> Enable users to execute list of CRs automatically until show the CR’s implementation result in excel format.</w:t>
      </w:r>
      <w:r w:rsidR="00380430">
        <w:t xml:space="preserve"> Allow to run python enmscripting, cmedit, alarm commands during ssh session.</w:t>
      </w:r>
    </w:p>
    <w:p w14:paraId="7BF2B750" w14:textId="40C96CBB" w:rsidR="002D3780" w:rsidRDefault="002D3780" w:rsidP="009F7018">
      <w:pPr>
        <w:pStyle w:val="ListParagraph"/>
        <w:numPr>
          <w:ilvl w:val="0"/>
          <w:numId w:val="16"/>
        </w:numPr>
      </w:pPr>
      <w:r>
        <w:t>Compare FolderLogs (Parse moshell command log files in 2 folders) help to identify the command ouput, pass, failure then compare the result in 2 folders then list out the differences….(CR mode/Upgrade Activity…)</w:t>
      </w:r>
    </w:p>
    <w:bookmarkEnd w:id="8"/>
    <w:p w14:paraId="495FD2B1" w14:textId="7A06FE2A" w:rsidR="00901131" w:rsidRPr="00941CD0" w:rsidRDefault="00941CD0" w:rsidP="00941CD0">
      <w:pPr>
        <w:pStyle w:val="ListParagraph"/>
        <w:numPr>
          <w:ilvl w:val="0"/>
          <w:numId w:val="16"/>
        </w:numPr>
      </w:pPr>
      <w:r w:rsidRPr="00941CD0">
        <w:t>SSH support quick run amosbatch by paste list of nodes, commands to the windown and start collect.</w:t>
      </w: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478993EF" w:rsidR="00EE5D9E" w:rsidRDefault="00EE5D9E" w:rsidP="00EE5D9E">
      <w:r>
        <w:t xml:space="preserve">- </w:t>
      </w:r>
      <w:r w:rsidR="00433968">
        <w:t>Moshell</w:t>
      </w:r>
      <w:r>
        <w:t xml:space="preserve"> commands, MOs, Attributes</w:t>
      </w:r>
      <w:r w:rsidR="008C4250">
        <w:t xml:space="preserve">, </w:t>
      </w:r>
      <w:r w:rsidR="00433968">
        <w:t xml:space="preserve">Moshell/User defined </w:t>
      </w:r>
      <w:r w:rsidR="008C4250">
        <w:t>Variables</w:t>
      </w:r>
      <w:r w:rsidR="00433968">
        <w:t>(variables will start with $)/Functions/MO’s Group</w:t>
      </w:r>
      <w:r w:rsidR="00041C7F">
        <w:t xml:space="preserve"> </w:t>
      </w:r>
      <w:r>
        <w:t xml:space="preserve">will be displayed in </w:t>
      </w:r>
      <w:r w:rsidR="00CD0D57">
        <w:t>Prompt</w:t>
      </w:r>
      <w:r>
        <w:t xml:space="preserve"> Window during user typing. </w:t>
      </w:r>
    </w:p>
    <w:p w14:paraId="44AAD9C7" w14:textId="77777777" w:rsidR="008937A6" w:rsidRPr="008937A6" w:rsidRDefault="008937A6" w:rsidP="00EE5D9E"/>
    <w:p w14:paraId="060872F8" w14:textId="6878F5DD" w:rsidR="00EE5D9E" w:rsidRDefault="00433968" w:rsidP="00EE5D9E">
      <w:pPr>
        <w:rPr>
          <w:b/>
          <w:bCs/>
        </w:rPr>
      </w:pPr>
      <w:r>
        <w:rPr>
          <w:noProof/>
        </w:rPr>
        <w:drawing>
          <wp:inline distT="0" distB="0" distL="0" distR="0" wp14:anchorId="037D0185" wp14:editId="0279EBF0">
            <wp:extent cx="5732145" cy="598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2145" cy="598170"/>
                    </a:xfrm>
                    <a:prstGeom prst="rect">
                      <a:avLst/>
                    </a:prstGeom>
                  </pic:spPr>
                </pic:pic>
              </a:graphicData>
            </a:graphic>
          </wp:inline>
        </w:drawing>
      </w:r>
    </w:p>
    <w:p w14:paraId="75B5FA71" w14:textId="77777777" w:rsidR="0035621B" w:rsidRDefault="0035621B" w:rsidP="00EE5D9E"/>
    <w:p w14:paraId="7F84435C" w14:textId="44FEFB23" w:rsidR="008937A6" w:rsidRPr="008937A6" w:rsidRDefault="008660C3" w:rsidP="009970BE">
      <w:r>
        <w:t>If user clicks on the</w:t>
      </w:r>
      <w:r w:rsidR="00CD0D57">
        <w:t xml:space="preserve"> MO/Variable/…</w:t>
      </w:r>
      <w:r>
        <w:t xml:space="preserve"> </w:t>
      </w:r>
      <w:r w:rsidR="00CD0D57">
        <w:t>in Prompt Window</w:t>
      </w:r>
      <w:r>
        <w:t xml:space="preserve"> the selected line will insert to editor and information about the command/MO/Variable... will be displayed in Help Window</w:t>
      </w:r>
      <w:r w:rsidR="00CD0D57">
        <w:t>.</w:t>
      </w:r>
    </w:p>
    <w:p w14:paraId="2DB7FAE0" w14:textId="4D668173" w:rsidR="008937A6" w:rsidRDefault="008937A6" w:rsidP="00EE5D9E">
      <w:pPr>
        <w:rPr>
          <w:b/>
          <w:bCs/>
        </w:rPr>
      </w:pPr>
    </w:p>
    <w:p w14:paraId="7EA60357" w14:textId="38C312A6" w:rsidR="008660C3" w:rsidRDefault="008660C3" w:rsidP="00EE5D9E">
      <w:pPr>
        <w:rPr>
          <w:b/>
          <w:bCs/>
        </w:rPr>
      </w:pPr>
      <w:r>
        <w:rPr>
          <w:noProof/>
        </w:rPr>
        <w:drawing>
          <wp:inline distT="0" distB="0" distL="0" distR="0" wp14:anchorId="2EAF3EFA" wp14:editId="4A6D51E6">
            <wp:extent cx="5732145" cy="235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2358390"/>
                    </a:xfrm>
                    <a:prstGeom prst="rect">
                      <a:avLst/>
                    </a:prstGeom>
                  </pic:spPr>
                </pic:pic>
              </a:graphicData>
            </a:graphic>
          </wp:inline>
        </w:drawing>
      </w:r>
    </w:p>
    <w:p w14:paraId="76FDDDC8" w14:textId="04F55964" w:rsidR="00EE5D9E" w:rsidRPr="00EE5D9E" w:rsidRDefault="00EE5D9E" w:rsidP="00EE5D9E">
      <w:pPr>
        <w:rPr>
          <w:b/>
          <w:bCs/>
        </w:rPr>
      </w:pPr>
    </w:p>
    <w:p w14:paraId="65CF5564" w14:textId="77777777" w:rsidR="001A5E73" w:rsidRPr="00B814DF" w:rsidRDefault="001A5E73" w:rsidP="00BE1818">
      <w:pPr>
        <w:rPr>
          <w:b/>
          <w:bCs/>
        </w:rPr>
      </w:pPr>
    </w:p>
    <w:p w14:paraId="35C6F0CD" w14:textId="77777777" w:rsidR="00C63B27" w:rsidRDefault="00C63B27" w:rsidP="00460DD0"/>
    <w:p w14:paraId="4329D447" w14:textId="63843DAC" w:rsidR="00460DD0" w:rsidRDefault="00460DD0" w:rsidP="00460DD0">
      <w:r>
        <w:lastRenderedPageBreak/>
        <w:t>- Type “</w:t>
      </w:r>
      <w:r w:rsidR="00516DFC">
        <w:t>if?/for?/func?/</w:t>
      </w:r>
      <w:r>
        <w:t>enm</w:t>
      </w:r>
      <w:r w:rsidR="0051493A">
        <w:t>?</w:t>
      </w:r>
      <w:r w:rsidR="00516DFC">
        <w:t>/</w:t>
      </w:r>
      <w:r w:rsidR="00891F88">
        <w:t>insert</w:t>
      </w:r>
      <w:r w:rsidR="005F2C7F">
        <w:t>/!echo?/readinput?/readfile?/!cat?</w:t>
      </w:r>
      <w:r w:rsidR="00F21355">
        <w:t>/com?</w:t>
      </w:r>
      <w:r w:rsidR="005F2C7F">
        <w:t xml:space="preserve"> or example</w:t>
      </w:r>
      <w:r w:rsidR="00F21355">
        <w:t>?</w:t>
      </w:r>
      <w:r>
        <w:t>” then press space</w:t>
      </w:r>
      <w:r w:rsidR="00EF18B8">
        <w:t>/enter</w:t>
      </w:r>
      <w:r>
        <w:t xml:space="preserve"> </w:t>
      </w:r>
      <w:r w:rsidR="005A5C9E">
        <w:t>there’re</w:t>
      </w:r>
      <w:r>
        <w:t xml:space="preserve"> </w:t>
      </w:r>
      <w:r w:rsidR="00516DFC">
        <w:t>some examples</w:t>
      </w:r>
      <w:r>
        <w:t xml:space="preserve"> will be appeared.</w:t>
      </w:r>
    </w:p>
    <w:p w14:paraId="4376E486" w14:textId="77777777" w:rsidR="00460DD0" w:rsidRDefault="00460DD0" w:rsidP="00C271B1">
      <w:pPr>
        <w:pStyle w:val="NormalIndent"/>
        <w:ind w:left="0"/>
        <w:rPr>
          <w:lang w:eastAsia="zh-CN"/>
        </w:rPr>
      </w:pPr>
    </w:p>
    <w:p w14:paraId="10F642CF" w14:textId="025F8B43" w:rsidR="00F21355" w:rsidRDefault="009066A9" w:rsidP="00C271B1">
      <w:pPr>
        <w:pStyle w:val="NormalIndent"/>
        <w:ind w:left="0"/>
        <w:rPr>
          <w:lang w:eastAsia="zh-CN"/>
        </w:rPr>
      </w:pPr>
      <w:r>
        <w:rPr>
          <w:noProof/>
        </w:rPr>
        <w:drawing>
          <wp:inline distT="0" distB="0" distL="0" distR="0" wp14:anchorId="2044F2C5" wp14:editId="010346EA">
            <wp:extent cx="5732145" cy="16971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125" cy="1705465"/>
                    </a:xfrm>
                    <a:prstGeom prst="rect">
                      <a:avLst/>
                    </a:prstGeom>
                  </pic:spPr>
                </pic:pic>
              </a:graphicData>
            </a:graphic>
          </wp:inline>
        </w:drawing>
      </w:r>
    </w:p>
    <w:p w14:paraId="1F4EAC98" w14:textId="77777777" w:rsidR="00197E26" w:rsidRDefault="002A6D6C" w:rsidP="00B92701">
      <w:pPr>
        <w:pStyle w:val="NormalIndent"/>
        <w:ind w:left="0"/>
        <w:rPr>
          <w:lang w:eastAsia="zh-CN"/>
        </w:rPr>
      </w:pPr>
      <w:r>
        <w:rPr>
          <w:lang w:eastAsia="zh-CN"/>
        </w:rPr>
        <w:tab/>
      </w:r>
    </w:p>
    <w:p w14:paraId="10B0478B" w14:textId="20DB7CC7" w:rsidR="00FB648F" w:rsidRDefault="002E1D99" w:rsidP="00B92701">
      <w:pPr>
        <w:pStyle w:val="NormalIndent"/>
        <w:ind w:left="0"/>
        <w:rPr>
          <w:lang w:eastAsia="zh-CN"/>
        </w:rPr>
      </w:pPr>
      <w:r>
        <w:rPr>
          <w:lang w:eastAsia="zh-CN"/>
        </w:rPr>
        <w:t>Then click on the listed information to see the example</w:t>
      </w:r>
      <w:r w:rsidR="002A6D6C">
        <w:rPr>
          <w:lang w:eastAsia="zh-CN"/>
        </w:rPr>
        <w:t xml:space="preserve"> code about them</w:t>
      </w:r>
      <w:r w:rsidR="00AF5F41">
        <w:rPr>
          <w:lang w:eastAsia="zh-CN"/>
        </w:rPr>
        <w:t xml:space="preserve"> in Edit Window</w:t>
      </w:r>
      <w:r>
        <w:rPr>
          <w:lang w:eastAsia="zh-CN"/>
        </w:rPr>
        <w:t>.</w:t>
      </w:r>
    </w:p>
    <w:p w14:paraId="6EF785E6" w14:textId="77777777" w:rsidR="00F0101F" w:rsidRDefault="00F0101F" w:rsidP="00B92701">
      <w:pPr>
        <w:pStyle w:val="NormalIndent"/>
        <w:ind w:left="0"/>
        <w:rPr>
          <w:lang w:eastAsia="zh-CN"/>
        </w:rPr>
      </w:pPr>
    </w:p>
    <w:p w14:paraId="23208794" w14:textId="5E58FBA5" w:rsidR="002A6D6C" w:rsidRDefault="002A6D6C" w:rsidP="002A6D6C">
      <w:r>
        <w:t xml:space="preserve">- </w:t>
      </w:r>
      <w:r w:rsidR="000E50D1">
        <w:t>Right click on the Edit Window to see some Edit options</w:t>
      </w:r>
      <w:r>
        <w:t>.</w:t>
      </w:r>
    </w:p>
    <w:p w14:paraId="24052F7F" w14:textId="550F2ADB" w:rsidR="002A6D6C" w:rsidRDefault="000E50D1" w:rsidP="002A6D6C">
      <w:pPr>
        <w:pStyle w:val="NormalIndent"/>
        <w:ind w:left="0"/>
      </w:pPr>
      <w:r>
        <w:tab/>
      </w:r>
      <w:r>
        <w:tab/>
      </w:r>
      <w:r>
        <w:tab/>
      </w:r>
      <w:r>
        <w:tab/>
      </w:r>
      <w:r>
        <w:tab/>
      </w:r>
      <w:r>
        <w:tab/>
      </w:r>
      <w:r>
        <w:tab/>
      </w:r>
      <w:r>
        <w:tab/>
      </w:r>
    </w:p>
    <w:p w14:paraId="1FA043BA" w14:textId="28D8B6C7" w:rsidR="002A6D6C" w:rsidRDefault="00F0101F" w:rsidP="00B92701">
      <w:pPr>
        <w:pStyle w:val="NormalIndent"/>
        <w:ind w:left="0"/>
      </w:pPr>
      <w:r>
        <w:rPr>
          <w:noProof/>
        </w:rPr>
        <w:drawing>
          <wp:inline distT="0" distB="0" distL="0" distR="0" wp14:anchorId="28940658" wp14:editId="2D646796">
            <wp:extent cx="2693783" cy="25284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11461" cy="2545048"/>
                    </a:xfrm>
                    <a:prstGeom prst="rect">
                      <a:avLst/>
                    </a:prstGeom>
                  </pic:spPr>
                </pic:pic>
              </a:graphicData>
            </a:graphic>
          </wp:inline>
        </w:drawing>
      </w:r>
      <w:r w:rsidR="000E50D1">
        <w:tab/>
      </w:r>
    </w:p>
    <w:p w14:paraId="590CDCDE" w14:textId="77777777" w:rsidR="00F0101F" w:rsidRDefault="00F0101F" w:rsidP="00B92701">
      <w:pPr>
        <w:pStyle w:val="NormalIndent"/>
        <w:ind w:left="0"/>
      </w:pPr>
    </w:p>
    <w:p w14:paraId="7429D406" w14:textId="653C6573" w:rsidR="002A6D6C" w:rsidRDefault="000E50D1" w:rsidP="00B92701">
      <w:pPr>
        <w:pStyle w:val="NormalIndent"/>
        <w:ind w:left="0"/>
      </w:pPr>
      <w:r>
        <w:t xml:space="preserve">To check </w:t>
      </w:r>
      <w:r w:rsidR="008F2D3F">
        <w:t>description of</w:t>
      </w:r>
      <w:r>
        <w:t xml:space="preserve"> attribute </w:t>
      </w:r>
      <w:r w:rsidR="008F2D3F">
        <w:t>in a</w:t>
      </w:r>
      <w:r>
        <w:t xml:space="preserve"> MO click on that MO/Attrribute then ‘mom’ option will show then </w:t>
      </w:r>
      <w:r w:rsidR="008F2D3F">
        <w:t>c</w:t>
      </w:r>
      <w:r>
        <w:t>lick on it. The description will be appeared in Help Window.</w:t>
      </w:r>
    </w:p>
    <w:p w14:paraId="682A7D11" w14:textId="77777777" w:rsidR="008F2D3F" w:rsidRDefault="008F2D3F" w:rsidP="00B92701">
      <w:pPr>
        <w:pStyle w:val="NormalIndent"/>
        <w:ind w:left="0"/>
      </w:pPr>
    </w:p>
    <w:p w14:paraId="4376D88B" w14:textId="2540F50F" w:rsidR="00B92701" w:rsidRDefault="008F2D3F" w:rsidP="00036AE9">
      <w:pPr>
        <w:pStyle w:val="NormalIndent"/>
        <w:ind w:left="0"/>
      </w:pPr>
      <w:r>
        <w:rPr>
          <w:noProof/>
        </w:rPr>
        <w:drawing>
          <wp:inline distT="0" distB="0" distL="0" distR="0" wp14:anchorId="25C07857" wp14:editId="5EE53270">
            <wp:extent cx="2087880" cy="17664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90500" cy="1768672"/>
                    </a:xfrm>
                    <a:prstGeom prst="rect">
                      <a:avLst/>
                    </a:prstGeom>
                  </pic:spPr>
                </pic:pic>
              </a:graphicData>
            </a:graphic>
          </wp:inline>
        </w:drawing>
      </w:r>
      <w:r>
        <w:t xml:space="preserve">  </w:t>
      </w:r>
      <w:r>
        <w:tab/>
      </w:r>
      <w:r w:rsidR="00F0101F">
        <w:t xml:space="preserve">           </w:t>
      </w:r>
      <w:r>
        <w:rPr>
          <w:noProof/>
        </w:rPr>
        <w:drawing>
          <wp:inline distT="0" distB="0" distL="0" distR="0" wp14:anchorId="7F75213F" wp14:editId="47FBC5AE">
            <wp:extent cx="2657148" cy="176645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85309" cy="1785176"/>
                    </a:xfrm>
                    <a:prstGeom prst="rect">
                      <a:avLst/>
                    </a:prstGeom>
                  </pic:spPr>
                </pic:pic>
              </a:graphicData>
            </a:graphic>
          </wp:inline>
        </w:drawing>
      </w:r>
      <w:r>
        <w:t xml:space="preserve"> </w:t>
      </w:r>
    </w:p>
    <w:p w14:paraId="43736AA2" w14:textId="77777777" w:rsidR="00D64396" w:rsidRDefault="00D64396" w:rsidP="00036AE9">
      <w:pPr>
        <w:pStyle w:val="NormalIndent"/>
        <w:ind w:left="0"/>
      </w:pPr>
    </w:p>
    <w:p w14:paraId="3DAD8E46" w14:textId="20525DED" w:rsidR="00D64396" w:rsidRDefault="00D64396" w:rsidP="00036AE9">
      <w:pPr>
        <w:pStyle w:val="NormalIndent"/>
        <w:ind w:left="0"/>
      </w:pPr>
      <w:r>
        <w:lastRenderedPageBreak/>
        <w:t>In debug mode right click at the end of command line the result of that command will be appeared:</w:t>
      </w:r>
    </w:p>
    <w:p w14:paraId="5AFA9C28" w14:textId="77777777" w:rsidR="001E7DD7" w:rsidRDefault="001E7DD7" w:rsidP="00036AE9">
      <w:pPr>
        <w:pStyle w:val="NormalIndent"/>
        <w:ind w:left="0"/>
      </w:pPr>
    </w:p>
    <w:p w14:paraId="0B1F6AA6" w14:textId="0B889D3F" w:rsidR="00D64396" w:rsidRDefault="001E7DD7" w:rsidP="00036AE9">
      <w:pPr>
        <w:pStyle w:val="NormalIndent"/>
        <w:ind w:left="0"/>
      </w:pPr>
      <w:r>
        <w:rPr>
          <w:noProof/>
        </w:rPr>
        <w:drawing>
          <wp:inline distT="0" distB="0" distL="0" distR="0" wp14:anchorId="130533E2" wp14:editId="5D6A497B">
            <wp:extent cx="5732145" cy="16916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1691640"/>
                    </a:xfrm>
                    <a:prstGeom prst="rect">
                      <a:avLst/>
                    </a:prstGeom>
                  </pic:spPr>
                </pic:pic>
              </a:graphicData>
            </a:graphic>
          </wp:inline>
        </w:drawing>
      </w:r>
      <w:r w:rsidR="00D64396">
        <w:t xml:space="preserve">  </w:t>
      </w:r>
    </w:p>
    <w:p w14:paraId="3343E066" w14:textId="77777777" w:rsidR="001E7DD7" w:rsidRDefault="001E7DD7" w:rsidP="001E7DD7">
      <w:pPr>
        <w:pStyle w:val="NormalIndent"/>
        <w:ind w:left="2268"/>
      </w:pPr>
    </w:p>
    <w:p w14:paraId="1C5B18B6" w14:textId="6340427F" w:rsidR="001E7DD7" w:rsidRDefault="001E7DD7" w:rsidP="001E7DD7">
      <w:pPr>
        <w:pStyle w:val="NormalIndent"/>
        <w:ind w:left="2268"/>
      </w:pPr>
      <w:r>
        <w:t>I – Start Offline Debug.</w:t>
      </w:r>
    </w:p>
    <w:p w14:paraId="01BA4D9D" w14:textId="77777777" w:rsidR="001E7DD7" w:rsidRDefault="001E7DD7" w:rsidP="001E7DD7">
      <w:pPr>
        <w:pStyle w:val="NormalIndent"/>
        <w:ind w:left="2268"/>
      </w:pPr>
    </w:p>
    <w:p w14:paraId="3738CCA9" w14:textId="08F162D9" w:rsidR="00D64396" w:rsidRDefault="00D64396" w:rsidP="00036AE9">
      <w:pPr>
        <w:pStyle w:val="NormalIndent"/>
        <w:ind w:left="0"/>
      </w:pPr>
      <w:r>
        <w:rPr>
          <w:noProof/>
        </w:rPr>
        <w:drawing>
          <wp:inline distT="0" distB="0" distL="0" distR="0" wp14:anchorId="3DFAB0BF" wp14:editId="5D7C69BD">
            <wp:extent cx="2860964" cy="21266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96369" cy="2152932"/>
                    </a:xfrm>
                    <a:prstGeom prst="rect">
                      <a:avLst/>
                    </a:prstGeom>
                  </pic:spPr>
                </pic:pic>
              </a:graphicData>
            </a:graphic>
          </wp:inline>
        </w:drawing>
      </w:r>
      <w:r>
        <w:t xml:space="preserve"> </w:t>
      </w:r>
      <w:r>
        <w:rPr>
          <w:noProof/>
        </w:rPr>
        <w:drawing>
          <wp:inline distT="0" distB="0" distL="0" distR="0" wp14:anchorId="3B1B1CCC" wp14:editId="1589DA1C">
            <wp:extent cx="2832499" cy="2133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78463" cy="2168223"/>
                    </a:xfrm>
                    <a:prstGeom prst="rect">
                      <a:avLst/>
                    </a:prstGeom>
                  </pic:spPr>
                </pic:pic>
              </a:graphicData>
            </a:graphic>
          </wp:inline>
        </w:drawing>
      </w:r>
    </w:p>
    <w:p w14:paraId="35F6531F" w14:textId="77777777" w:rsidR="00D64396" w:rsidRDefault="00D64396" w:rsidP="00036AE9">
      <w:pPr>
        <w:pStyle w:val="NormalIndent"/>
        <w:ind w:left="0"/>
      </w:pPr>
    </w:p>
    <w:p w14:paraId="30124CD2" w14:textId="5BE7184B" w:rsidR="001E7DD7" w:rsidRDefault="001E7DD7" w:rsidP="00036AE9">
      <w:pPr>
        <w:pStyle w:val="NormalIndent"/>
        <w:ind w:left="0"/>
      </w:pPr>
      <w:r>
        <w:tab/>
      </w:r>
      <w:r>
        <w:tab/>
      </w:r>
      <w:r>
        <w:tab/>
      </w:r>
      <w:r>
        <w:tab/>
        <w:t>II – Show Command Result (1).</w:t>
      </w:r>
    </w:p>
    <w:p w14:paraId="1EB6B603" w14:textId="77777777" w:rsidR="001E7DD7" w:rsidRDefault="001E7DD7" w:rsidP="00036AE9">
      <w:pPr>
        <w:pStyle w:val="NormalIndent"/>
        <w:ind w:left="0"/>
      </w:pPr>
    </w:p>
    <w:p w14:paraId="47A30AE8" w14:textId="636D424E" w:rsidR="00D64396" w:rsidRDefault="00D64396" w:rsidP="00036AE9">
      <w:pPr>
        <w:pStyle w:val="NormalIndent"/>
        <w:ind w:left="0"/>
      </w:pPr>
      <w:r>
        <w:rPr>
          <w:noProof/>
        </w:rPr>
        <w:drawing>
          <wp:inline distT="0" distB="0" distL="0" distR="0" wp14:anchorId="71958AC4" wp14:editId="25BDD54B">
            <wp:extent cx="5732145" cy="23285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2145" cy="2328545"/>
                    </a:xfrm>
                    <a:prstGeom prst="rect">
                      <a:avLst/>
                    </a:prstGeom>
                  </pic:spPr>
                </pic:pic>
              </a:graphicData>
            </a:graphic>
          </wp:inline>
        </w:drawing>
      </w:r>
    </w:p>
    <w:p w14:paraId="52EFDF9A" w14:textId="77777777" w:rsidR="00D64396" w:rsidRDefault="00D64396" w:rsidP="00036AE9">
      <w:pPr>
        <w:pStyle w:val="NormalIndent"/>
        <w:ind w:left="0"/>
      </w:pPr>
    </w:p>
    <w:p w14:paraId="3FF864B7" w14:textId="1B705C53" w:rsidR="001E7DD7" w:rsidRDefault="001E7DD7" w:rsidP="001E7DD7">
      <w:pPr>
        <w:pStyle w:val="NormalIndent"/>
        <w:ind w:left="0"/>
      </w:pPr>
      <w:r>
        <w:tab/>
      </w:r>
      <w:r>
        <w:tab/>
      </w:r>
      <w:r>
        <w:tab/>
      </w:r>
      <w:r>
        <w:tab/>
        <w:t>III – Show Command Result (2).</w:t>
      </w:r>
    </w:p>
    <w:p w14:paraId="37093611" w14:textId="77777777" w:rsidR="001E7DD7" w:rsidRDefault="001E7DD7" w:rsidP="00036AE9">
      <w:pPr>
        <w:pStyle w:val="NormalIndent"/>
        <w:ind w:left="0"/>
      </w:pPr>
    </w:p>
    <w:p w14:paraId="099DF341" w14:textId="28F023F0" w:rsidR="00B73B68" w:rsidRDefault="00B73B68" w:rsidP="00036AE9">
      <w:pPr>
        <w:pStyle w:val="NormalIndent"/>
        <w:ind w:left="0"/>
      </w:pPr>
      <w:r>
        <w:lastRenderedPageBreak/>
        <w:t>If there is if/for/func nesting syntax error the warning will be appeared in Help Window.</w:t>
      </w:r>
    </w:p>
    <w:p w14:paraId="7B39DD8C" w14:textId="77777777" w:rsidR="00B73B68" w:rsidRDefault="00B73B68" w:rsidP="00036AE9">
      <w:pPr>
        <w:pStyle w:val="NormalIndent"/>
        <w:ind w:left="0"/>
      </w:pPr>
    </w:p>
    <w:p w14:paraId="42A30F36" w14:textId="6A6A6420" w:rsidR="00B73B68" w:rsidRDefault="00B73B68" w:rsidP="00036AE9">
      <w:pPr>
        <w:pStyle w:val="NormalIndent"/>
        <w:ind w:left="0"/>
      </w:pPr>
      <w:r>
        <w:rPr>
          <w:noProof/>
        </w:rPr>
        <w:drawing>
          <wp:inline distT="0" distB="0" distL="0" distR="0" wp14:anchorId="0E9009A7" wp14:editId="4EFD864F">
            <wp:extent cx="5731984" cy="193963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70343" cy="1952616"/>
                    </a:xfrm>
                    <a:prstGeom prst="rect">
                      <a:avLst/>
                    </a:prstGeom>
                  </pic:spPr>
                </pic:pic>
              </a:graphicData>
            </a:graphic>
          </wp:inline>
        </w:drawing>
      </w:r>
    </w:p>
    <w:p w14:paraId="725298D3" w14:textId="77777777" w:rsidR="00B73B68" w:rsidRPr="00C271B1" w:rsidRDefault="00B73B68" w:rsidP="00036AE9">
      <w:pPr>
        <w:pStyle w:val="NormalIndent"/>
        <w:ind w:left="0"/>
      </w:pPr>
    </w:p>
    <w:p w14:paraId="7F462224" w14:textId="409D361D" w:rsidR="00A4141D" w:rsidRDefault="001B0352" w:rsidP="00E2440F">
      <w:pPr>
        <w:pStyle w:val="Heading2"/>
        <w:rPr>
          <w:lang w:eastAsia="zh-CN"/>
        </w:rPr>
      </w:pPr>
      <w:bookmarkStart w:id="9" w:name="_Toc182359179"/>
      <w:r w:rsidRPr="001B0352">
        <w:rPr>
          <w:lang w:eastAsia="zh-CN"/>
        </w:rPr>
        <w:t>File</w:t>
      </w:r>
      <w:bookmarkStart w:id="10" w:name="_Hlk36552306"/>
      <w:bookmarkEnd w:id="9"/>
    </w:p>
    <w:p w14:paraId="409E2B81" w14:textId="5FC4771D" w:rsidR="00A4141D" w:rsidRDefault="00DC031B" w:rsidP="00A4141D">
      <w:pPr>
        <w:pStyle w:val="NormalIndent"/>
        <w:ind w:left="0"/>
        <w:rPr>
          <w:lang w:eastAsia="zh-CN"/>
        </w:rPr>
      </w:pPr>
      <w:r>
        <w:rPr>
          <w:noProof/>
        </w:rPr>
        <w:drawing>
          <wp:inline distT="0" distB="0" distL="0" distR="0" wp14:anchorId="0F1A6BA8" wp14:editId="3082A7F5">
            <wp:extent cx="5731456" cy="221672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4257" cy="2229413"/>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82359180"/>
      <w:r w:rsidRPr="001B0352">
        <w:rPr>
          <w:rFonts w:ascii="Arial" w:hAnsi="Arial" w:cs="Arial"/>
          <w:bCs/>
          <w:sz w:val="22"/>
          <w:szCs w:val="22"/>
        </w:rPr>
        <w:t>New - Ctrl + N</w:t>
      </w:r>
      <w:bookmarkEnd w:id="11"/>
    </w:p>
    <w:p w14:paraId="542DC788" w14:textId="5A5ABC11" w:rsidR="008B7E33" w:rsidRDefault="00176D90" w:rsidP="008B7E33">
      <w:pPr>
        <w:pStyle w:val="NormalIndent"/>
        <w:ind w:left="0"/>
      </w:pPr>
      <w:bookmarkStart w:id="12" w:name="RRC_Setup_Success_Rate_S"/>
      <w:bookmarkStart w:id="13" w:name="RRC_Setup_Success_Rate_E"/>
      <w:bookmarkEnd w:id="12"/>
      <w:bookmarkEnd w:id="13"/>
      <w:r w:rsidRPr="004F5121">
        <w:t xml:space="preserve">To </w:t>
      </w:r>
      <w:r w:rsidR="00DC031B">
        <w:t>c</w:t>
      </w:r>
      <w:r w:rsidRPr="004F5121">
        <w:t xml:space="preserve">reate the </w:t>
      </w:r>
      <w:r w:rsidR="00DC031B">
        <w:t>default</w:t>
      </w:r>
      <w:r w:rsidRPr="004F5121">
        <w:t xml:space="preserve"> </w:t>
      </w:r>
      <w:r w:rsidR="00DC031B">
        <w:t>E</w:t>
      </w:r>
      <w:r w:rsidRPr="004F5121">
        <w:t xml:space="preserve">dit </w:t>
      </w:r>
      <w:r w:rsidR="00DC031B">
        <w:t>W</w:t>
      </w:r>
      <w:r w:rsidRPr="004F5121">
        <w:t>indow.</w:t>
      </w:r>
      <w:r w:rsidR="00336FC2">
        <w:t xml:space="preserve"> If your script does not save yet, then confirmation display.</w:t>
      </w:r>
    </w:p>
    <w:p w14:paraId="0FCC2E5A" w14:textId="55CE7C0B"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82359181"/>
      <w:r w:rsidRPr="001B0352">
        <w:rPr>
          <w:rFonts w:ascii="Arial" w:hAnsi="Arial" w:cs="Arial"/>
          <w:bCs/>
          <w:sz w:val="22"/>
          <w:szCs w:val="22"/>
        </w:rPr>
        <w:t>Open - Ctrl + O</w:t>
      </w:r>
      <w:bookmarkEnd w:id="14"/>
    </w:p>
    <w:p w14:paraId="7D2867BC" w14:textId="73E0F5EB"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 xml:space="preserve">To </w:t>
      </w:r>
      <w:r w:rsidR="00DC031B">
        <w:t>o</w:t>
      </w:r>
      <w:r w:rsidRPr="004F5121">
        <w:t>pen the script file.</w:t>
      </w:r>
      <w:r w:rsidR="00336FC2">
        <w:t xml:space="preserve"> If your script does not save yet, then confirmation display.</w:t>
      </w:r>
    </w:p>
    <w:p w14:paraId="15277C57" w14:textId="77777777" w:rsidR="00336F48" w:rsidRPr="00CD2FA1" w:rsidRDefault="00336F48"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7" w:name="_Toc182359182"/>
      <w:r w:rsidRPr="001B0352">
        <w:rPr>
          <w:rFonts w:ascii="Arial" w:hAnsi="Arial" w:cs="Arial"/>
          <w:bCs/>
          <w:sz w:val="22"/>
          <w:szCs w:val="22"/>
        </w:rPr>
        <w:t>Save - Ctrl + S</w:t>
      </w:r>
      <w:bookmarkEnd w:id="17"/>
    </w:p>
    <w:p w14:paraId="6A2C4911" w14:textId="2301B35C" w:rsidR="00075998" w:rsidRDefault="00176D90" w:rsidP="009F34AA">
      <w:pPr>
        <w:pStyle w:val="NormalIndent"/>
        <w:ind w:left="0"/>
      </w:pPr>
      <w:bookmarkStart w:id="18" w:name="S1_Signaling_Setup_Success_Rate_S"/>
      <w:bookmarkStart w:id="19" w:name="S1_Signaling_Setup_Success_Rate_E"/>
      <w:bookmarkEnd w:id="18"/>
      <w:bookmarkEnd w:id="19"/>
      <w:r w:rsidRPr="004F5121">
        <w:t xml:space="preserve">To </w:t>
      </w:r>
      <w:r w:rsidR="00DC031B">
        <w:t>s</w:t>
      </w:r>
      <w:r w:rsidRPr="004F5121">
        <w:t>ave the script file.</w:t>
      </w:r>
      <w:r w:rsidR="00900FF4">
        <w:t xml:space="preserve"> If your script does not name yet, then ask to name your script if your script already named then it auto saves to existing script file.</w:t>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82359183"/>
      <w:r w:rsidRPr="00FB648F">
        <w:rPr>
          <w:rFonts w:ascii="Arial" w:hAnsi="Arial" w:cs="Arial"/>
          <w:sz w:val="22"/>
          <w:szCs w:val="22"/>
        </w:rPr>
        <w:t>Save As</w:t>
      </w:r>
      <w:bookmarkEnd w:id="20"/>
    </w:p>
    <w:p w14:paraId="53CAB4CC" w14:textId="67BEA98C" w:rsidR="000905E6" w:rsidRDefault="00156562" w:rsidP="009F34AA">
      <w:pPr>
        <w:pStyle w:val="NormalIndent"/>
        <w:ind w:left="0"/>
      </w:pPr>
      <w:r>
        <w:t xml:space="preserve">To </w:t>
      </w:r>
      <w:r w:rsidR="00880B08">
        <w:t>s</w:t>
      </w:r>
      <w:r>
        <w:t>ave the script file with other name, press Save As.</w:t>
      </w:r>
    </w:p>
    <w:p w14:paraId="0E73C03E" w14:textId="77777777" w:rsidR="00336F48" w:rsidRPr="00E2440F" w:rsidRDefault="00336F48" w:rsidP="009F34AA">
      <w:pPr>
        <w:pStyle w:val="NormalIndent"/>
        <w:ind w:left="0"/>
      </w:pPr>
    </w:p>
    <w:p w14:paraId="2DAD157E" w14:textId="6C1625C1" w:rsidR="000905E6" w:rsidRDefault="000905E6" w:rsidP="00810770">
      <w:pPr>
        <w:pStyle w:val="Heading3"/>
        <w:rPr>
          <w:rFonts w:ascii="Arial" w:hAnsi="Arial" w:cs="Arial"/>
          <w:bCs/>
          <w:sz w:val="22"/>
          <w:szCs w:val="22"/>
        </w:rPr>
      </w:pPr>
      <w:bookmarkStart w:id="21" w:name="_Toc182359184"/>
      <w:r>
        <w:rPr>
          <w:rFonts w:ascii="Arial" w:hAnsi="Arial" w:cs="Arial"/>
          <w:bCs/>
          <w:sz w:val="22"/>
          <w:szCs w:val="22"/>
        </w:rPr>
        <w:lastRenderedPageBreak/>
        <w:t>Recent Option File</w:t>
      </w:r>
      <w:bookmarkEnd w:id="21"/>
    </w:p>
    <w:p w14:paraId="0D33F35D" w14:textId="45F48CA3" w:rsidR="000905E6" w:rsidRDefault="000905E6" w:rsidP="000905E6">
      <w:pPr>
        <w:pStyle w:val="NormalIndent"/>
        <w:ind w:left="0"/>
      </w:pPr>
      <w:r>
        <w:t xml:space="preserve">To </w:t>
      </w:r>
      <w:r w:rsidR="006803ED">
        <w:t>o</w:t>
      </w:r>
      <w:r>
        <w:t>pen most 10 recent script files which have been working recently.</w:t>
      </w:r>
    </w:p>
    <w:p w14:paraId="4DE23159" w14:textId="77777777" w:rsidR="000905E6" w:rsidRPr="000905E6" w:rsidRDefault="000905E6" w:rsidP="000905E6">
      <w:pPr>
        <w:pStyle w:val="NormalIndent"/>
        <w:ind w:left="0"/>
      </w:pPr>
    </w:p>
    <w:p w14:paraId="19DC7F57" w14:textId="20210442" w:rsidR="00810770" w:rsidRDefault="001B0352" w:rsidP="00810770">
      <w:pPr>
        <w:pStyle w:val="Heading3"/>
        <w:rPr>
          <w:rFonts w:ascii="Arial" w:hAnsi="Arial" w:cs="Arial"/>
          <w:bCs/>
          <w:sz w:val="22"/>
          <w:szCs w:val="22"/>
        </w:rPr>
      </w:pPr>
      <w:bookmarkStart w:id="22" w:name="_Toc182359185"/>
      <w:r w:rsidRPr="001B0352">
        <w:rPr>
          <w:rFonts w:ascii="Arial" w:hAnsi="Arial" w:cs="Arial"/>
          <w:bCs/>
          <w:sz w:val="22"/>
          <w:szCs w:val="22"/>
        </w:rPr>
        <w:t>Exit</w:t>
      </w:r>
      <w:bookmarkEnd w:id="22"/>
    </w:p>
    <w:p w14:paraId="17CE6DF9" w14:textId="522CA97F" w:rsidR="00E7058D" w:rsidRDefault="00E7058D" w:rsidP="00E7058D">
      <w:pPr>
        <w:pStyle w:val="NormalIndent"/>
        <w:ind w:left="0"/>
      </w:pPr>
      <w:r w:rsidRPr="004F5121">
        <w:t xml:space="preserve">To </w:t>
      </w:r>
      <w:r w:rsidR="000A1D95">
        <w:t>e</w:t>
      </w:r>
      <w:r w:rsidRPr="004F5121">
        <w:t>xit the tool.</w:t>
      </w:r>
      <w:r>
        <w:t xml:space="preserve"> If your script does not save yet.</w:t>
      </w:r>
      <w:r w:rsidRPr="00E7058D">
        <w:t xml:space="preserve"> </w:t>
      </w:r>
      <w:r>
        <w:t>Then confirmation display.</w:t>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3" w:name="_Toc182359186"/>
      <w:r>
        <w:rPr>
          <w:lang w:eastAsia="zh-CN"/>
        </w:rPr>
        <w:t>Edit</w:t>
      </w:r>
      <w:bookmarkEnd w:id="23"/>
    </w:p>
    <w:p w14:paraId="3B53BBFB" w14:textId="18D76248" w:rsidR="000F6523" w:rsidRDefault="00795355" w:rsidP="000F6523">
      <w:pPr>
        <w:pStyle w:val="NormalIndent"/>
        <w:ind w:left="0"/>
        <w:jc w:val="left"/>
        <w:rPr>
          <w:rFonts w:ascii="Arial" w:hAnsi="Arial" w:cs="Arial"/>
          <w:lang w:eastAsia="zh-CN"/>
        </w:rPr>
      </w:pPr>
      <w:r>
        <w:rPr>
          <w:noProof/>
        </w:rPr>
        <w:drawing>
          <wp:inline distT="0" distB="0" distL="0" distR="0" wp14:anchorId="19E217DC" wp14:editId="29EB5EEC">
            <wp:extent cx="3262284" cy="2590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83439" cy="2607601"/>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4" w:name="_Toc182359187"/>
      <w:r w:rsidRPr="000F6523">
        <w:rPr>
          <w:rFonts w:ascii="Arial" w:hAnsi="Arial" w:cs="Arial"/>
          <w:bCs/>
          <w:sz w:val="22"/>
          <w:szCs w:val="22"/>
        </w:rPr>
        <w:t>Find - Ctrl + F</w:t>
      </w:r>
      <w:bookmarkEnd w:id="24"/>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15B52042" w:rsidR="006C3BB0" w:rsidRDefault="000E4517" w:rsidP="000F6523">
      <w:pPr>
        <w:pStyle w:val="NormalIndent"/>
        <w:ind w:left="0"/>
      </w:pPr>
      <w:r>
        <w:rPr>
          <w:noProof/>
        </w:rPr>
        <w:drawing>
          <wp:inline distT="0" distB="0" distL="0" distR="0" wp14:anchorId="60A336DA" wp14:editId="5F06D116">
            <wp:extent cx="5731782" cy="264621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44391" cy="2652039"/>
                    </a:xfrm>
                    <a:prstGeom prst="rect">
                      <a:avLst/>
                    </a:prstGeom>
                  </pic:spPr>
                </pic:pic>
              </a:graphicData>
            </a:graphic>
          </wp:inline>
        </w:drawing>
      </w:r>
    </w:p>
    <w:p w14:paraId="2B76AF2E" w14:textId="032B37DB" w:rsidR="00FB648F" w:rsidRDefault="00FB648F" w:rsidP="000F6523">
      <w:pPr>
        <w:pStyle w:val="NormalIndent"/>
        <w:ind w:left="0"/>
      </w:pPr>
    </w:p>
    <w:p w14:paraId="02091EB7" w14:textId="45A54512" w:rsidR="00E7058D" w:rsidRPr="000E4517" w:rsidRDefault="00FB648F" w:rsidP="000F6523">
      <w:pPr>
        <w:pStyle w:val="NormalIndent"/>
        <w:ind w:left="0"/>
      </w:pPr>
      <w:r>
        <w:t xml:space="preserve">In find result window. Double click </w:t>
      </w:r>
      <w:r w:rsidR="00D5126E">
        <w:t>on the result line to go to the line</w:t>
      </w:r>
      <w:r w:rsidR="000E4517">
        <w:t xml:space="preserve"> content the finding word</w:t>
      </w:r>
      <w:r w:rsidR="00D5126E">
        <w:t xml:space="preserve"> in Edit window.</w:t>
      </w:r>
    </w:p>
    <w:p w14:paraId="5EDDC8DB" w14:textId="21C8CD98" w:rsidR="000F6523" w:rsidRDefault="000F6523" w:rsidP="000F6523">
      <w:pPr>
        <w:pStyle w:val="Heading3"/>
        <w:rPr>
          <w:rFonts w:ascii="Arial" w:hAnsi="Arial" w:cs="Arial"/>
          <w:bCs/>
          <w:sz w:val="22"/>
          <w:szCs w:val="22"/>
        </w:rPr>
      </w:pPr>
      <w:bookmarkStart w:id="25" w:name="_Toc182359188"/>
      <w:r w:rsidRPr="000F6523">
        <w:rPr>
          <w:rFonts w:ascii="Arial" w:hAnsi="Arial" w:cs="Arial"/>
          <w:bCs/>
          <w:sz w:val="22"/>
          <w:szCs w:val="22"/>
        </w:rPr>
        <w:lastRenderedPageBreak/>
        <w:t>Replace - Ctrl + R</w:t>
      </w:r>
      <w:bookmarkEnd w:id="25"/>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EADBEC" w:rsidR="00CF18EB" w:rsidRDefault="000E4517" w:rsidP="00CF18EB">
      <w:pPr>
        <w:pStyle w:val="NormalIndent"/>
        <w:ind w:left="0"/>
        <w:rPr>
          <w:rFonts w:ascii="Arial" w:hAnsi="Arial" w:cs="Arial"/>
        </w:rPr>
      </w:pPr>
      <w:r>
        <w:rPr>
          <w:noProof/>
        </w:rPr>
        <w:drawing>
          <wp:inline distT="0" distB="0" distL="0" distR="0" wp14:anchorId="1403DC02" wp14:editId="02727502">
            <wp:extent cx="5732145" cy="256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2145" cy="256540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75081FDE" w:rsidR="00D5126E" w:rsidRDefault="00CF18EB" w:rsidP="00CF18EB">
      <w:r w:rsidRPr="00BA773D">
        <w:t xml:space="preserve">Note: </w:t>
      </w:r>
      <w:r w:rsidR="00BD0F00">
        <w:t>Ctrl + C/Ctrl + V/</w:t>
      </w:r>
      <w:r w:rsidRPr="00BA773D">
        <w:t>Ctrl + Z</w:t>
      </w:r>
      <w:r w:rsidR="00BD0F00">
        <w:t>/Ctrl + Y</w:t>
      </w:r>
      <w:r w:rsidRPr="00BA773D">
        <w:t xml:space="preserve"> </w:t>
      </w:r>
      <w:r w:rsidR="00BD0F00">
        <w:t>to copy/paste/</w:t>
      </w:r>
      <w:r w:rsidRPr="00BA773D">
        <w:t>undo</w:t>
      </w:r>
      <w:r w:rsidR="00BD0F00">
        <w:t>/redo</w:t>
      </w:r>
      <w:r w:rsidR="00F11DF5">
        <w:t xml:space="preserve"> or right click and choose</w:t>
      </w:r>
      <w:r w:rsidRPr="00BA773D">
        <w:t>.</w:t>
      </w:r>
    </w:p>
    <w:p w14:paraId="6CF0EDC3" w14:textId="77777777" w:rsidR="00BD0F00" w:rsidRPr="00CF18EB" w:rsidRDefault="00BD0F00" w:rsidP="00CF18EB"/>
    <w:p w14:paraId="5AB33447" w14:textId="3F993F58" w:rsidR="007D775D" w:rsidRDefault="007D775D" w:rsidP="00CF18EB">
      <w:pPr>
        <w:pStyle w:val="Heading3"/>
        <w:rPr>
          <w:rFonts w:ascii="Arial" w:hAnsi="Arial" w:cs="Arial"/>
          <w:bCs/>
          <w:sz w:val="22"/>
          <w:szCs w:val="22"/>
        </w:rPr>
      </w:pPr>
      <w:bookmarkStart w:id="26" w:name="_Toc182359189"/>
      <w:r>
        <w:rPr>
          <w:rFonts w:ascii="Arial" w:hAnsi="Arial" w:cs="Arial"/>
          <w:bCs/>
          <w:sz w:val="22"/>
          <w:szCs w:val="22"/>
        </w:rPr>
        <w:t>Save Output – Ctrl + T</w:t>
      </w:r>
      <w:bookmarkEnd w:id="26"/>
    </w:p>
    <w:p w14:paraId="7538A1C2" w14:textId="77777777" w:rsidR="007D775D" w:rsidRDefault="007D775D" w:rsidP="007D775D">
      <w:pPr>
        <w:pStyle w:val="NormalIndent"/>
        <w:ind w:left="0"/>
      </w:pPr>
      <w:r>
        <w:t>To save the information in Help Window to the text file.</w:t>
      </w:r>
    </w:p>
    <w:p w14:paraId="2E478E17" w14:textId="77777777" w:rsidR="007D775D" w:rsidRPr="007D775D" w:rsidRDefault="007D775D" w:rsidP="007D775D">
      <w:pPr>
        <w:pStyle w:val="NormalIndent"/>
        <w:ind w:left="0"/>
      </w:pPr>
    </w:p>
    <w:p w14:paraId="0515E3AF" w14:textId="5865B323" w:rsidR="00CF18EB" w:rsidRDefault="007D775D" w:rsidP="00CF18EB">
      <w:pPr>
        <w:pStyle w:val="Heading3"/>
        <w:rPr>
          <w:rFonts w:ascii="Arial" w:hAnsi="Arial" w:cs="Arial"/>
          <w:bCs/>
          <w:sz w:val="22"/>
          <w:szCs w:val="22"/>
        </w:rPr>
      </w:pPr>
      <w:bookmarkStart w:id="27" w:name="_Toc182359190"/>
      <w:r>
        <w:rPr>
          <w:rFonts w:ascii="Arial" w:hAnsi="Arial" w:cs="Arial"/>
          <w:bCs/>
          <w:sz w:val="22"/>
          <w:szCs w:val="22"/>
        </w:rPr>
        <w:t>Insert Sample Scripts Ctrl - I</w:t>
      </w:r>
      <w:bookmarkEnd w:id="27"/>
    </w:p>
    <w:p w14:paraId="033274BB" w14:textId="77777777" w:rsidR="007D775D" w:rsidRDefault="00AF54EE" w:rsidP="00AF54EE">
      <w:pPr>
        <w:pStyle w:val="NormalIndent"/>
        <w:ind w:left="0"/>
      </w:pPr>
      <w:r>
        <w:t xml:space="preserve">To </w:t>
      </w:r>
      <w:r w:rsidR="007D775D">
        <w:t>insert some sample scripts:</w:t>
      </w:r>
    </w:p>
    <w:p w14:paraId="6FE8B638" w14:textId="77777777" w:rsidR="007D775D" w:rsidRDefault="007D775D" w:rsidP="00AF54EE">
      <w:pPr>
        <w:pStyle w:val="NormalIndent"/>
        <w:ind w:left="0"/>
      </w:pPr>
    </w:p>
    <w:p w14:paraId="56D6287F" w14:textId="77777777" w:rsidR="007D775D" w:rsidRDefault="007D775D" w:rsidP="007D775D">
      <w:pPr>
        <w:pStyle w:val="NormalIndent"/>
        <w:numPr>
          <w:ilvl w:val="0"/>
          <w:numId w:val="16"/>
        </w:numPr>
      </w:pPr>
      <w:r>
        <w:t>Remove CV.</w:t>
      </w:r>
    </w:p>
    <w:p w14:paraId="7133471A" w14:textId="573BAB8D" w:rsidR="007D775D" w:rsidRDefault="007D775D" w:rsidP="007D775D">
      <w:pPr>
        <w:pStyle w:val="NormalIndent"/>
        <w:numPr>
          <w:ilvl w:val="0"/>
          <w:numId w:val="16"/>
        </w:numPr>
      </w:pPr>
      <w:r>
        <w:t>Check file.</w:t>
      </w:r>
    </w:p>
    <w:p w14:paraId="14756B56" w14:textId="77A3786A" w:rsidR="007D775D" w:rsidRDefault="007D775D" w:rsidP="007D775D">
      <w:pPr>
        <w:pStyle w:val="NormalIndent"/>
        <w:numPr>
          <w:ilvl w:val="0"/>
          <w:numId w:val="16"/>
        </w:numPr>
      </w:pPr>
      <w:r>
        <w:t>Read file.</w:t>
      </w:r>
    </w:p>
    <w:p w14:paraId="2F4F8EFC" w14:textId="77777777" w:rsidR="007D775D" w:rsidRDefault="007D775D" w:rsidP="007D775D">
      <w:pPr>
        <w:pStyle w:val="NormalIndent"/>
        <w:numPr>
          <w:ilvl w:val="0"/>
          <w:numId w:val="16"/>
        </w:numPr>
      </w:pPr>
      <w:r>
        <w:t>Action bl/deb unlockedcells.</w:t>
      </w:r>
    </w:p>
    <w:p w14:paraId="1F650200" w14:textId="77777777" w:rsidR="007D775D" w:rsidRDefault="007D775D" w:rsidP="007D775D">
      <w:pPr>
        <w:pStyle w:val="NormalIndent"/>
        <w:numPr>
          <w:ilvl w:val="0"/>
          <w:numId w:val="16"/>
        </w:numPr>
      </w:pPr>
      <w:r>
        <w:t>Delete ExternalENodeBFunction.</w:t>
      </w:r>
    </w:p>
    <w:p w14:paraId="62B809D8" w14:textId="77777777" w:rsidR="007D775D" w:rsidRDefault="007D775D" w:rsidP="007D775D">
      <w:pPr>
        <w:pStyle w:val="NormalIndent"/>
        <w:numPr>
          <w:ilvl w:val="0"/>
          <w:numId w:val="16"/>
        </w:numPr>
      </w:pPr>
      <w:r>
        <w:t>Delete ExternalGNBCUCPFunction.</w:t>
      </w:r>
    </w:p>
    <w:p w14:paraId="5C26779A" w14:textId="77777777" w:rsidR="007D775D" w:rsidRDefault="007D775D" w:rsidP="007D775D">
      <w:pPr>
        <w:pStyle w:val="NormalIndent"/>
        <w:numPr>
          <w:ilvl w:val="0"/>
          <w:numId w:val="16"/>
        </w:numPr>
      </w:pPr>
      <w:r>
        <w:t>Delete External GNodeBFunction.</w:t>
      </w:r>
    </w:p>
    <w:p w14:paraId="52CC28DB" w14:textId="77777777" w:rsidR="007D775D" w:rsidRDefault="007D775D" w:rsidP="007D775D">
      <w:pPr>
        <w:pStyle w:val="NormalIndent"/>
        <w:numPr>
          <w:ilvl w:val="0"/>
          <w:numId w:val="16"/>
        </w:numPr>
      </w:pPr>
      <w:r>
        <w:t>Restart RRUs, Restart Node + RRUs.</w:t>
      </w:r>
    </w:p>
    <w:p w14:paraId="5B732E85" w14:textId="77777777" w:rsidR="007D775D" w:rsidRDefault="007D775D" w:rsidP="007D775D">
      <w:pPr>
        <w:pStyle w:val="NormalIndent"/>
        <w:numPr>
          <w:ilvl w:val="0"/>
          <w:numId w:val="16"/>
        </w:numPr>
      </w:pPr>
      <w:r>
        <w:t>Ask to confirm, Argument Check.</w:t>
      </w:r>
    </w:p>
    <w:p w14:paraId="54C469E5" w14:textId="77777777" w:rsidR="007D775D" w:rsidRDefault="007D775D" w:rsidP="007D775D">
      <w:pPr>
        <w:pStyle w:val="NormalIndent"/>
        <w:numPr>
          <w:ilvl w:val="0"/>
          <w:numId w:val="16"/>
        </w:numPr>
      </w:pPr>
      <w:r>
        <w:t>Split string.</w:t>
      </w:r>
    </w:p>
    <w:p w14:paraId="04E9700C" w14:textId="77777777" w:rsidR="007D775D" w:rsidRDefault="007D775D" w:rsidP="007D775D">
      <w:pPr>
        <w:pStyle w:val="NormalIndent"/>
        <w:numPr>
          <w:ilvl w:val="0"/>
          <w:numId w:val="16"/>
        </w:numPr>
      </w:pPr>
      <w:r>
        <w:t>Cells Information.</w:t>
      </w:r>
    </w:p>
    <w:p w14:paraId="522DFCC3" w14:textId="77777777" w:rsidR="007D775D" w:rsidRDefault="007D775D" w:rsidP="007D775D">
      <w:pPr>
        <w:pStyle w:val="NormalIndent"/>
        <w:numPr>
          <w:ilvl w:val="0"/>
          <w:numId w:val="16"/>
        </w:numPr>
      </w:pPr>
      <w:r>
        <w:t>PingOverX2ForBB.</w:t>
      </w:r>
    </w:p>
    <w:p w14:paraId="5C85778B" w14:textId="77777777" w:rsidR="007D775D" w:rsidRDefault="007D775D" w:rsidP="007D775D">
      <w:pPr>
        <w:pStyle w:val="NormalIndent"/>
        <w:numPr>
          <w:ilvl w:val="0"/>
          <w:numId w:val="16"/>
        </w:numPr>
      </w:pPr>
      <w:r>
        <w:t>Load_LKF_For_BB&amp;DU.</w:t>
      </w:r>
    </w:p>
    <w:p w14:paraId="0AB47315" w14:textId="21DAA8AB" w:rsidR="00AF54EE" w:rsidRDefault="007D775D" w:rsidP="007D775D">
      <w:pPr>
        <w:pStyle w:val="NormalIndent"/>
        <w:numPr>
          <w:ilvl w:val="0"/>
          <w:numId w:val="16"/>
        </w:numPr>
      </w:pPr>
      <w:r>
        <w:t>BBEnrollmentSample</w:t>
      </w:r>
      <w:r w:rsidR="00AF54EE">
        <w:t>.</w:t>
      </w:r>
    </w:p>
    <w:p w14:paraId="2BD6408A" w14:textId="7BFF7BE1" w:rsidR="00AF54EE" w:rsidRDefault="00AF54EE" w:rsidP="00AF54EE">
      <w:pPr>
        <w:pStyle w:val="NormalIndent"/>
        <w:ind w:left="0"/>
      </w:pPr>
    </w:p>
    <w:p w14:paraId="0F3F3648" w14:textId="77777777" w:rsidR="007D775D" w:rsidRDefault="007D775D" w:rsidP="00AF54EE">
      <w:pPr>
        <w:pStyle w:val="NormalIndent"/>
        <w:ind w:left="0"/>
      </w:pPr>
    </w:p>
    <w:p w14:paraId="5EEE4E2D" w14:textId="77777777" w:rsidR="007D775D" w:rsidRDefault="007D775D" w:rsidP="00AF54EE">
      <w:pPr>
        <w:pStyle w:val="NormalIndent"/>
        <w:ind w:left="0"/>
      </w:pPr>
    </w:p>
    <w:p w14:paraId="0411BD83" w14:textId="77777777" w:rsidR="007D775D" w:rsidRDefault="007D775D" w:rsidP="00AF54EE">
      <w:pPr>
        <w:pStyle w:val="NormalIndent"/>
        <w:ind w:left="0"/>
      </w:pPr>
    </w:p>
    <w:p w14:paraId="11087252" w14:textId="7739EBA3" w:rsidR="007D775D" w:rsidRDefault="007D775D" w:rsidP="00AF54EE">
      <w:pPr>
        <w:pStyle w:val="NormalIndent"/>
        <w:ind w:left="0"/>
      </w:pPr>
      <w:r>
        <w:lastRenderedPageBreak/>
        <w:t>Ex: insert “Delete ExternalENodeBFunction” as below</w:t>
      </w:r>
    </w:p>
    <w:p w14:paraId="0DD1BBA6" w14:textId="77777777" w:rsidR="007D775D" w:rsidRDefault="007D775D" w:rsidP="00AF54EE">
      <w:pPr>
        <w:pStyle w:val="NormalIndent"/>
        <w:ind w:left="0"/>
      </w:pPr>
    </w:p>
    <w:p w14:paraId="3FF3D4A0" w14:textId="2D76355E" w:rsidR="007D775D" w:rsidRDefault="004E69AC" w:rsidP="00AF54EE">
      <w:pPr>
        <w:pStyle w:val="NormalIndent"/>
        <w:ind w:left="0"/>
      </w:pPr>
      <w:r>
        <w:rPr>
          <w:noProof/>
        </w:rPr>
        <w:drawing>
          <wp:inline distT="0" distB="0" distL="0" distR="0" wp14:anchorId="2AEA35B6" wp14:editId="0FF36892">
            <wp:extent cx="5732145" cy="26206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2145" cy="2620645"/>
                    </a:xfrm>
                    <a:prstGeom prst="rect">
                      <a:avLst/>
                    </a:prstGeom>
                  </pic:spPr>
                </pic:pic>
              </a:graphicData>
            </a:graphic>
          </wp:inline>
        </w:drawing>
      </w:r>
    </w:p>
    <w:p w14:paraId="7836DE59" w14:textId="77777777" w:rsidR="0006303F" w:rsidRPr="00AF54EE" w:rsidRDefault="0006303F"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8" w:name="_Toc182359191"/>
      <w:r>
        <w:rPr>
          <w:rFonts w:ascii="Arial" w:hAnsi="Arial" w:cs="Arial"/>
          <w:bCs/>
          <w:sz w:val="22"/>
          <w:szCs w:val="22"/>
        </w:rPr>
        <w:t>Comment Selection</w:t>
      </w:r>
      <w:bookmarkEnd w:id="28"/>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49241963" w:rsidR="00AF54EE" w:rsidRDefault="007D775D" w:rsidP="00AF54EE">
      <w:pPr>
        <w:pStyle w:val="NormalIndent"/>
        <w:ind w:left="0"/>
      </w:pPr>
      <w:r>
        <w:rPr>
          <w:noProof/>
        </w:rPr>
        <w:drawing>
          <wp:inline distT="0" distB="0" distL="0" distR="0" wp14:anchorId="08EEBB5E" wp14:editId="14890941">
            <wp:extent cx="3116023" cy="25284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31156" cy="2540735"/>
                    </a:xfrm>
                    <a:prstGeom prst="rect">
                      <a:avLst/>
                    </a:prstGeom>
                  </pic:spPr>
                </pic:pic>
              </a:graphicData>
            </a:graphic>
          </wp:inline>
        </w:drawing>
      </w:r>
    </w:p>
    <w:p w14:paraId="58A56D89" w14:textId="77777777" w:rsidR="00C8196D" w:rsidRPr="00AF54EE" w:rsidRDefault="00C8196D"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9" w:name="_Toc182359192"/>
      <w:r>
        <w:rPr>
          <w:rFonts w:ascii="Arial" w:hAnsi="Arial" w:cs="Arial"/>
          <w:bCs/>
          <w:sz w:val="22"/>
          <w:szCs w:val="22"/>
        </w:rPr>
        <w:t>Uncomment Selection</w:t>
      </w:r>
      <w:bookmarkEnd w:id="29"/>
    </w:p>
    <w:p w14:paraId="26AF0C62" w14:textId="6834B6E9" w:rsidR="00AF54EE" w:rsidRPr="00AF54EE" w:rsidRDefault="00AF54EE" w:rsidP="00AF54EE">
      <w:pPr>
        <w:pStyle w:val="NormalIndent"/>
        <w:ind w:left="0"/>
      </w:pPr>
      <w:r>
        <w:t>Same with Comment but it will uncomment the selected lines.</w:t>
      </w:r>
    </w:p>
    <w:p w14:paraId="0B86E07A" w14:textId="6536B496" w:rsidR="00CF18EB" w:rsidRDefault="00DA7C04" w:rsidP="00CF18EB">
      <w:pPr>
        <w:pStyle w:val="Heading3"/>
        <w:rPr>
          <w:rFonts w:ascii="Arial" w:hAnsi="Arial" w:cs="Arial"/>
          <w:bCs/>
          <w:sz w:val="22"/>
          <w:szCs w:val="22"/>
        </w:rPr>
      </w:pPr>
      <w:bookmarkStart w:id="30" w:name="_Toc182359193"/>
      <w:r>
        <w:rPr>
          <w:rFonts w:ascii="Arial" w:hAnsi="Arial" w:cs="Arial"/>
          <w:bCs/>
          <w:sz w:val="22"/>
          <w:szCs w:val="22"/>
        </w:rPr>
        <w:t>TAB Selection -&gt;|</w:t>
      </w:r>
      <w:bookmarkEnd w:id="30"/>
    </w:p>
    <w:p w14:paraId="60F8901A" w14:textId="3761BCF1" w:rsidR="00AF54EE" w:rsidRDefault="00AF54EE" w:rsidP="00AF54EE">
      <w:pPr>
        <w:pStyle w:val="NormalIndent"/>
        <w:ind w:left="0"/>
      </w:pPr>
      <w:r>
        <w:t>Same with Comment but it will and the &lt;tab&gt; to the selected lines.</w:t>
      </w:r>
    </w:p>
    <w:p w14:paraId="7C787CA3" w14:textId="77777777" w:rsidR="00C8196D" w:rsidRPr="00AF54EE" w:rsidRDefault="00C8196D" w:rsidP="00AF54EE">
      <w:pPr>
        <w:pStyle w:val="NormalIndent"/>
        <w:ind w:left="0"/>
      </w:pPr>
    </w:p>
    <w:p w14:paraId="2CB9650B" w14:textId="531FEBAD" w:rsidR="00087008" w:rsidRDefault="00087008" w:rsidP="00CF18EB">
      <w:pPr>
        <w:pStyle w:val="Heading3"/>
        <w:rPr>
          <w:rFonts w:ascii="Arial" w:hAnsi="Arial" w:cs="Arial"/>
          <w:bCs/>
          <w:sz w:val="22"/>
          <w:szCs w:val="22"/>
        </w:rPr>
      </w:pPr>
      <w:bookmarkStart w:id="31" w:name="_Toc182359194"/>
      <w:r>
        <w:rPr>
          <w:rFonts w:ascii="Arial" w:hAnsi="Arial" w:cs="Arial"/>
          <w:bCs/>
          <w:sz w:val="22"/>
          <w:szCs w:val="22"/>
        </w:rPr>
        <w:t>TAB Selection |&lt;-</w:t>
      </w:r>
      <w:bookmarkEnd w:id="31"/>
    </w:p>
    <w:p w14:paraId="76E454D9" w14:textId="539F7004" w:rsidR="00087008" w:rsidRPr="00087008" w:rsidRDefault="00087008" w:rsidP="00087008">
      <w:pPr>
        <w:pStyle w:val="NormalIndent"/>
        <w:ind w:left="0"/>
      </w:pPr>
      <w:r>
        <w:t>Same with Comment but it will be &lt;untab&gt; the selected lines.</w:t>
      </w:r>
    </w:p>
    <w:p w14:paraId="66B07A42" w14:textId="73C3611E" w:rsidR="00087008" w:rsidRDefault="00087008" w:rsidP="00CF18EB">
      <w:pPr>
        <w:pStyle w:val="Heading3"/>
        <w:rPr>
          <w:rFonts w:ascii="Arial" w:hAnsi="Arial" w:cs="Arial"/>
          <w:bCs/>
          <w:sz w:val="22"/>
          <w:szCs w:val="22"/>
        </w:rPr>
      </w:pPr>
      <w:bookmarkStart w:id="32" w:name="_Toc182359195"/>
      <w:r>
        <w:rPr>
          <w:rFonts w:ascii="Arial" w:hAnsi="Arial" w:cs="Arial"/>
          <w:bCs/>
          <w:sz w:val="22"/>
          <w:szCs w:val="22"/>
        </w:rPr>
        <w:lastRenderedPageBreak/>
        <w:t>Edit Selection</w:t>
      </w:r>
      <w:bookmarkEnd w:id="32"/>
    </w:p>
    <w:p w14:paraId="0775CF5F" w14:textId="2E3900BA" w:rsidR="00087008" w:rsidRDefault="00087008" w:rsidP="00087008">
      <w:pPr>
        <w:pStyle w:val="NormalIndent"/>
        <w:ind w:left="0"/>
      </w:pPr>
      <w:r>
        <w:rPr>
          <w:noProof/>
        </w:rPr>
        <w:drawing>
          <wp:inline distT="0" distB="0" distL="0" distR="0" wp14:anchorId="5BDDB4D6" wp14:editId="636F6AB4">
            <wp:extent cx="4892464" cy="3200677"/>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92464" cy="3200677"/>
                    </a:xfrm>
                    <a:prstGeom prst="rect">
                      <a:avLst/>
                    </a:prstGeom>
                  </pic:spPr>
                </pic:pic>
              </a:graphicData>
            </a:graphic>
          </wp:inline>
        </w:drawing>
      </w:r>
    </w:p>
    <w:p w14:paraId="55FF24DC" w14:textId="77777777" w:rsidR="008626F1" w:rsidRDefault="008626F1" w:rsidP="00087008">
      <w:pPr>
        <w:pStyle w:val="NormalIndent"/>
        <w:ind w:left="0"/>
      </w:pPr>
    </w:p>
    <w:p w14:paraId="39AE36BF" w14:textId="072540E3" w:rsidR="00087008" w:rsidRDefault="004B1530" w:rsidP="00087008">
      <w:pPr>
        <w:pStyle w:val="NormalIndent"/>
        <w:ind w:left="0"/>
      </w:pPr>
      <w:r>
        <w:t>Move ‘-&gt;’ to move selection to next column (add 1 space).</w:t>
      </w:r>
    </w:p>
    <w:p w14:paraId="1A0DCC62" w14:textId="03B155EB" w:rsidR="004B1530" w:rsidRDefault="004B1530" w:rsidP="004B1530">
      <w:pPr>
        <w:pStyle w:val="NormalIndent"/>
        <w:ind w:left="0"/>
      </w:pPr>
      <w:r>
        <w:t xml:space="preserve">Move ‘&lt;-’ to move selection back previous column (remove 1 space), if no space at begin of selection block, </w:t>
      </w:r>
      <w:r w:rsidR="00021E41">
        <w:t xml:space="preserve">the line without space at begin </w:t>
      </w:r>
      <w:r>
        <w:t>will be removed.</w:t>
      </w:r>
    </w:p>
    <w:p w14:paraId="54F219A4" w14:textId="77777777" w:rsidR="00021E41" w:rsidRPr="00087008" w:rsidRDefault="00021E41" w:rsidP="00087008">
      <w:pPr>
        <w:pStyle w:val="NormalIndent"/>
        <w:ind w:left="0"/>
      </w:pPr>
    </w:p>
    <w:p w14:paraId="4B6F96E0" w14:textId="311D6B04" w:rsidR="00CF18EB" w:rsidRPr="00021E41" w:rsidRDefault="00021E41" w:rsidP="00021E41">
      <w:pPr>
        <w:pStyle w:val="Heading3"/>
        <w:rPr>
          <w:rFonts w:ascii="Arial" w:hAnsi="Arial" w:cs="Arial"/>
          <w:bCs/>
          <w:sz w:val="22"/>
          <w:szCs w:val="22"/>
        </w:rPr>
      </w:pPr>
      <w:bookmarkStart w:id="33" w:name="_Toc175354199"/>
      <w:bookmarkStart w:id="34" w:name="_Toc182359196"/>
      <w:r>
        <w:rPr>
          <w:rFonts w:ascii="Arial" w:hAnsi="Arial" w:cs="Arial"/>
          <w:bCs/>
          <w:sz w:val="22"/>
          <w:szCs w:val="22"/>
        </w:rPr>
        <w:t>Selection Mode</w:t>
      </w:r>
      <w:bookmarkEnd w:id="33"/>
      <w:bookmarkEnd w:id="34"/>
    </w:p>
    <w:p w14:paraId="37CA06B5" w14:textId="22A4D9AE" w:rsidR="00AF54EE" w:rsidRDefault="00021E41" w:rsidP="0014207E">
      <w:r>
        <w:t>To enabled/disabled the keys (space/backspace) edit selection.</w:t>
      </w:r>
    </w:p>
    <w:p w14:paraId="38551CF9" w14:textId="77777777" w:rsidR="00021E41" w:rsidRDefault="00021E41" w:rsidP="0014207E"/>
    <w:p w14:paraId="401262BD" w14:textId="3CDE870C" w:rsidR="00021E41" w:rsidRDefault="00021E41" w:rsidP="00021E41">
      <w:pPr>
        <w:pStyle w:val="NormalIndent"/>
        <w:ind w:left="0"/>
      </w:pPr>
      <w:r>
        <w:t>Move ‘-&gt;’ to move selection to next column (add 1 space) by press ‘space key’.</w:t>
      </w:r>
    </w:p>
    <w:p w14:paraId="0B0D608A" w14:textId="0A5A465C" w:rsidR="00021E41" w:rsidRDefault="00021E41" w:rsidP="00AE3E63">
      <w:pPr>
        <w:pStyle w:val="NormalIndent"/>
        <w:ind w:left="0"/>
      </w:pPr>
      <w:r>
        <w:t>Move ‘&lt;-’ to move selection back previous column (remove 1 space) ‘space backspace’, if no space at begin of selection block, the line without space at begin will be removed.</w:t>
      </w:r>
    </w:p>
    <w:p w14:paraId="5277F590" w14:textId="77777777" w:rsidR="00C8196D" w:rsidRPr="0014207E" w:rsidRDefault="00C8196D" w:rsidP="0014207E"/>
    <w:p w14:paraId="2E0D7F60" w14:textId="785FC354" w:rsidR="001B0352" w:rsidRPr="001B0352" w:rsidRDefault="000F6523" w:rsidP="001B0352">
      <w:pPr>
        <w:pStyle w:val="Heading2"/>
        <w:rPr>
          <w:lang w:eastAsia="zh-CN"/>
        </w:rPr>
      </w:pPr>
      <w:bookmarkStart w:id="35" w:name="_Toc182359197"/>
      <w:bookmarkStart w:id="36" w:name="_Toc476824716"/>
      <w:bookmarkEnd w:id="10"/>
      <w:r>
        <w:rPr>
          <w:lang w:eastAsia="zh-CN"/>
        </w:rPr>
        <w:t>Debug</w:t>
      </w:r>
      <w:bookmarkEnd w:id="35"/>
    </w:p>
    <w:p w14:paraId="552C1383" w14:textId="1E90437C" w:rsidR="0052308A"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r w:rsidR="00FC2591">
        <w:rPr>
          <w:rFonts w:ascii="Arial" w:hAnsi="Arial" w:cs="Arial"/>
          <w:lang w:eastAsia="zh-CN"/>
        </w:rPr>
        <w:t xml:space="preserve"> or check the moshell command’s result directly on Editor Window</w:t>
      </w:r>
      <w:r>
        <w:rPr>
          <w:rFonts w:ascii="Arial" w:hAnsi="Arial" w:cs="Arial"/>
          <w:lang w:eastAsia="zh-CN"/>
        </w:rPr>
        <w:t>.</w:t>
      </w:r>
    </w:p>
    <w:p w14:paraId="7562FCA0" w14:textId="77777777" w:rsidR="00461AF6" w:rsidRDefault="00461AF6" w:rsidP="00903E2C">
      <w:pPr>
        <w:pStyle w:val="NormalIndent"/>
        <w:ind w:left="0"/>
        <w:jc w:val="left"/>
        <w:rPr>
          <w:rFonts w:ascii="Arial" w:hAnsi="Arial" w:cs="Arial"/>
          <w:lang w:eastAsia="zh-CN"/>
        </w:rPr>
      </w:pPr>
    </w:p>
    <w:p w14:paraId="56A8D4E2" w14:textId="277B1E87" w:rsidR="00461AF6" w:rsidRDefault="00EF53CC" w:rsidP="00903E2C">
      <w:pPr>
        <w:pStyle w:val="NormalIndent"/>
        <w:ind w:left="0"/>
        <w:jc w:val="left"/>
        <w:rPr>
          <w:rFonts w:ascii="Arial" w:hAnsi="Arial" w:cs="Arial"/>
          <w:lang w:eastAsia="zh-CN"/>
        </w:rPr>
      </w:pPr>
      <w:r>
        <w:rPr>
          <w:noProof/>
        </w:rPr>
        <w:drawing>
          <wp:inline distT="0" distB="0" distL="0" distR="0" wp14:anchorId="394EDC16" wp14:editId="2032A3FC">
            <wp:extent cx="3497580" cy="1112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97580" cy="1112520"/>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6DF3E8F2" w:rsidR="00903E2C" w:rsidRDefault="00903E2C" w:rsidP="00123D8E">
      <w:pPr>
        <w:pStyle w:val="Heading3"/>
        <w:rPr>
          <w:rFonts w:ascii="Arial" w:hAnsi="Arial" w:cs="Arial"/>
          <w:bCs/>
          <w:sz w:val="22"/>
          <w:szCs w:val="22"/>
        </w:rPr>
      </w:pPr>
      <w:bookmarkStart w:id="37" w:name="_Toc182359198"/>
      <w:r w:rsidRPr="00903E2C">
        <w:rPr>
          <w:rFonts w:ascii="Arial" w:hAnsi="Arial" w:cs="Arial"/>
          <w:bCs/>
          <w:sz w:val="22"/>
          <w:szCs w:val="22"/>
        </w:rPr>
        <w:lastRenderedPageBreak/>
        <w:t>Offline Running</w:t>
      </w:r>
      <w:r w:rsidR="00FC2591">
        <w:rPr>
          <w:rFonts w:ascii="Arial" w:hAnsi="Arial" w:cs="Arial"/>
          <w:bCs/>
          <w:sz w:val="22"/>
          <w:szCs w:val="22"/>
        </w:rPr>
        <w:t xml:space="preserve"> Mode</w:t>
      </w:r>
      <w:bookmarkEnd w:id="37"/>
    </w:p>
    <w:p w14:paraId="254C70F1" w14:textId="265B90E6" w:rsidR="00A6736F" w:rsidRDefault="00A2356A" w:rsidP="004009D4">
      <w:r w:rsidRPr="003C5DE3">
        <w:t>Allow use</w:t>
      </w:r>
      <w:r>
        <w:t>rs</w:t>
      </w:r>
      <w:r w:rsidRPr="003C5DE3">
        <w:t xml:space="preserve"> to run their script from the kget file</w:t>
      </w:r>
      <w:r w:rsidR="00BD0B93">
        <w:t xml:space="preserve"> (.zip, .txt, .log)</w:t>
      </w:r>
      <w:r w:rsidRPr="003C5DE3">
        <w:t xml:space="preserve"> and present the result to </w:t>
      </w:r>
      <w:r w:rsidR="00C355A4">
        <w:t>H</w:t>
      </w:r>
      <w:r w:rsidRPr="003C5DE3">
        <w:t xml:space="preserve">elp </w:t>
      </w:r>
      <w:r w:rsidR="00C355A4">
        <w:t>W</w:t>
      </w:r>
      <w:r w:rsidRPr="003C5DE3">
        <w:t>indow.</w:t>
      </w:r>
    </w:p>
    <w:p w14:paraId="70CEA09A" w14:textId="21D296AE" w:rsidR="004009D4" w:rsidRDefault="008A725E" w:rsidP="004009D4">
      <w:r>
        <w:rPr>
          <w:noProof/>
        </w:rPr>
        <w:drawing>
          <wp:anchor distT="0" distB="0" distL="114300" distR="114300" simplePos="0" relativeHeight="251658752" behindDoc="0" locked="0" layoutInCell="1" allowOverlap="1" wp14:anchorId="5B82322D" wp14:editId="31688506">
            <wp:simplePos x="0" y="0"/>
            <wp:positionH relativeFrom="column">
              <wp:posOffset>0</wp:posOffset>
            </wp:positionH>
            <wp:positionV relativeFrom="paragraph">
              <wp:posOffset>158115</wp:posOffset>
            </wp:positionV>
            <wp:extent cx="5356860" cy="2430780"/>
            <wp:effectExtent l="0" t="0" r="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56860" cy="2430780"/>
                    </a:xfrm>
                    <a:prstGeom prst="rect">
                      <a:avLst/>
                    </a:prstGeom>
                  </pic:spPr>
                </pic:pic>
              </a:graphicData>
            </a:graphic>
            <wp14:sizeRelH relativeFrom="margin">
              <wp14:pctWidth>0</wp14:pctWidth>
            </wp14:sizeRelH>
          </wp:anchor>
        </w:drawing>
      </w:r>
    </w:p>
    <w:p w14:paraId="07BAF7F8" w14:textId="3E4AE6D9" w:rsidR="004009D4" w:rsidRDefault="004009D4" w:rsidP="00A2356A">
      <w:pPr>
        <w:pStyle w:val="NormalIndent"/>
        <w:ind w:left="0"/>
      </w:pPr>
    </w:p>
    <w:p w14:paraId="4745FE6D" w14:textId="77777777" w:rsidR="004009D4" w:rsidRPr="004009D4" w:rsidRDefault="004009D4" w:rsidP="004009D4"/>
    <w:p w14:paraId="6CED09B6" w14:textId="77777777" w:rsidR="004009D4" w:rsidRPr="004009D4" w:rsidRDefault="004009D4" w:rsidP="004009D4"/>
    <w:p w14:paraId="2F5E406F" w14:textId="77777777" w:rsidR="004009D4" w:rsidRPr="004009D4" w:rsidRDefault="004009D4" w:rsidP="004009D4"/>
    <w:p w14:paraId="56C2BEDC" w14:textId="77777777" w:rsidR="004009D4" w:rsidRPr="004009D4" w:rsidRDefault="004009D4" w:rsidP="004009D4"/>
    <w:p w14:paraId="6DC313DD" w14:textId="77777777" w:rsidR="004009D4" w:rsidRPr="004009D4" w:rsidRDefault="004009D4" w:rsidP="004009D4"/>
    <w:p w14:paraId="3304040D" w14:textId="77777777" w:rsidR="004009D4" w:rsidRPr="004009D4" w:rsidRDefault="004009D4" w:rsidP="004009D4"/>
    <w:p w14:paraId="487911E1" w14:textId="77777777" w:rsidR="004009D4" w:rsidRPr="004009D4" w:rsidRDefault="004009D4" w:rsidP="004009D4"/>
    <w:p w14:paraId="5B269156" w14:textId="77777777" w:rsidR="004009D4" w:rsidRPr="004009D4" w:rsidRDefault="004009D4" w:rsidP="004009D4"/>
    <w:p w14:paraId="7E0EC1D5" w14:textId="77777777" w:rsidR="004009D4" w:rsidRDefault="004009D4" w:rsidP="00A2356A">
      <w:pPr>
        <w:pStyle w:val="NormalIndent"/>
        <w:ind w:left="0"/>
      </w:pPr>
    </w:p>
    <w:p w14:paraId="6FEAA7D6" w14:textId="172F0B95" w:rsidR="0014439C" w:rsidRDefault="0014439C" w:rsidP="00A2356A">
      <w:pPr>
        <w:pStyle w:val="NormalIndent"/>
        <w:ind w:left="0"/>
      </w:pPr>
    </w:p>
    <w:p w14:paraId="4E46B65C" w14:textId="77777777" w:rsidR="004009D4" w:rsidRDefault="004009D4" w:rsidP="00A2356A">
      <w:pPr>
        <w:pStyle w:val="NormalIndent"/>
        <w:ind w:left="0"/>
      </w:pPr>
    </w:p>
    <w:p w14:paraId="5BBC514E" w14:textId="77777777" w:rsidR="004009D4" w:rsidRDefault="004009D4" w:rsidP="00A2356A">
      <w:pPr>
        <w:pStyle w:val="NormalIndent"/>
        <w:ind w:left="0"/>
      </w:pPr>
    </w:p>
    <w:p w14:paraId="0A7CF6D5" w14:textId="77777777" w:rsidR="00C8196D" w:rsidRDefault="00C8196D" w:rsidP="00A2356A">
      <w:pPr>
        <w:pStyle w:val="NormalIndent"/>
        <w:ind w:left="0"/>
      </w:pPr>
    </w:p>
    <w:p w14:paraId="54558E84" w14:textId="77777777" w:rsidR="004352B1" w:rsidRPr="00123D8E" w:rsidRDefault="004352B1" w:rsidP="00A2356A">
      <w:pPr>
        <w:pStyle w:val="NormalIndent"/>
        <w:ind w:left="0"/>
      </w:pPr>
    </w:p>
    <w:p w14:paraId="0A602B5A" w14:textId="773FA79C" w:rsidR="004009D4" w:rsidRDefault="004009D4" w:rsidP="00903E2C">
      <w:pPr>
        <w:pStyle w:val="Heading3"/>
        <w:rPr>
          <w:rFonts w:ascii="Arial" w:hAnsi="Arial" w:cs="Arial"/>
          <w:bCs/>
          <w:sz w:val="22"/>
          <w:szCs w:val="22"/>
        </w:rPr>
      </w:pPr>
      <w:bookmarkStart w:id="38" w:name="_Toc182359199"/>
      <w:r>
        <w:rPr>
          <w:rFonts w:ascii="Arial" w:hAnsi="Arial" w:cs="Arial"/>
          <w:bCs/>
          <w:sz w:val="22"/>
          <w:szCs w:val="22"/>
        </w:rPr>
        <w:t>Offline Debug Mode</w:t>
      </w:r>
      <w:r w:rsidR="007218FB">
        <w:rPr>
          <w:rFonts w:ascii="Arial" w:hAnsi="Arial" w:cs="Arial"/>
          <w:bCs/>
          <w:sz w:val="22"/>
          <w:szCs w:val="22"/>
        </w:rPr>
        <w:t xml:space="preserve"> – Ctrl + D</w:t>
      </w:r>
      <w:bookmarkEnd w:id="38"/>
    </w:p>
    <w:p w14:paraId="533A7CE0" w14:textId="40D7EE6F" w:rsidR="004009D4" w:rsidRDefault="004009D4" w:rsidP="0072246B">
      <w:r w:rsidRPr="003C5DE3">
        <w:t xml:space="preserve">Allow </w:t>
      </w:r>
      <w:r>
        <w:t>users</w:t>
      </w:r>
      <w:r w:rsidRPr="003C5DE3">
        <w:t xml:space="preserve"> </w:t>
      </w:r>
      <w:r>
        <w:t xml:space="preserve">to </w:t>
      </w:r>
      <w:r w:rsidRPr="003C5DE3">
        <w:t>run their script from the kget file</w:t>
      </w:r>
      <w:r>
        <w:t xml:space="preserve"> (.zip, .txt, .log)</w:t>
      </w:r>
      <w:r w:rsidRPr="003C5DE3">
        <w:t xml:space="preserve"> and present the </w:t>
      </w:r>
      <w:r>
        <w:t xml:space="preserve">command &amp; </w:t>
      </w:r>
      <w:r w:rsidRPr="003C5DE3">
        <w:t>result to help window</w:t>
      </w:r>
      <w:r>
        <w:t xml:space="preserve"> in group</w:t>
      </w:r>
      <w:r w:rsidRPr="003C5DE3">
        <w:t>.</w:t>
      </w:r>
      <w:r>
        <w:t xml:space="preserve"> Allow users check each command separately.</w:t>
      </w:r>
    </w:p>
    <w:p w14:paraId="05D58DD9" w14:textId="77777777" w:rsidR="004009D4" w:rsidRPr="003C5DE3" w:rsidRDefault="004009D4" w:rsidP="004009D4">
      <w:r w:rsidRPr="003C5DE3">
        <w:t>To check the command / variable… click on the line of the command and right click the result will be as below.</w:t>
      </w:r>
    </w:p>
    <w:p w14:paraId="6CAF6398" w14:textId="77777777" w:rsidR="004009D4" w:rsidRDefault="004009D4" w:rsidP="004009D4">
      <w:r w:rsidRPr="00EF7432">
        <w:t xml:space="preserve">To search command and </w:t>
      </w:r>
      <w:r>
        <w:t>printout</w:t>
      </w:r>
      <w:r w:rsidRPr="00EF7432">
        <w:t xml:space="preserve"> </w:t>
      </w:r>
      <w:r>
        <w:t>in</w:t>
      </w:r>
      <w:r w:rsidRPr="00EF7432">
        <w:t xml:space="preserve"> the output</w:t>
      </w:r>
      <w:r>
        <w:t xml:space="preserve"> window</w:t>
      </w:r>
      <w:r w:rsidRPr="00EF7432">
        <w:t xml:space="preserve"> </w:t>
      </w:r>
      <w:r>
        <w:t>is result of</w:t>
      </w:r>
      <w:r w:rsidRPr="00EF7432">
        <w:t xml:space="preserve"> which line </w:t>
      </w:r>
      <w:r>
        <w:t>in</w:t>
      </w:r>
      <w:r w:rsidRPr="00EF7432">
        <w:t xml:space="preserve"> the script users </w:t>
      </w:r>
      <w:r>
        <w:t xml:space="preserve">left </w:t>
      </w:r>
      <w:r w:rsidRPr="00EF7432">
        <w:t>click on the command on the help window and right click. The result will be display as below.</w:t>
      </w:r>
    </w:p>
    <w:p w14:paraId="1F8CAD0A" w14:textId="77777777" w:rsidR="004009D4" w:rsidRDefault="004009D4" w:rsidP="004009D4">
      <w:r>
        <w:t>To run step by step press “DEBUG” button. It will go through each command and highlight with yellow background colour in edit window and highlight the output of that command in help window with green background colour as below. If in the script needs userinput then the message will appear, input your answer to textbox and press “Submit”.</w:t>
      </w:r>
    </w:p>
    <w:p w14:paraId="1082AA91" w14:textId="77777777" w:rsidR="008A725E" w:rsidRDefault="008A725E" w:rsidP="004009D4"/>
    <w:p w14:paraId="2DC94742" w14:textId="0E6897D9" w:rsidR="004009D4" w:rsidRPr="004009D4" w:rsidRDefault="004009D4" w:rsidP="004009D4">
      <w:pPr>
        <w:pStyle w:val="NormalIndent"/>
        <w:ind w:left="0"/>
      </w:pPr>
      <w:r>
        <w:rPr>
          <w:noProof/>
        </w:rPr>
        <w:drawing>
          <wp:inline distT="0" distB="0" distL="0" distR="0" wp14:anchorId="5D962045" wp14:editId="4CF796B0">
            <wp:extent cx="5728335" cy="26593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72296" cy="2679789"/>
                    </a:xfrm>
                    <a:prstGeom prst="rect">
                      <a:avLst/>
                    </a:prstGeom>
                  </pic:spPr>
                </pic:pic>
              </a:graphicData>
            </a:graphic>
          </wp:inline>
        </w:drawing>
      </w:r>
    </w:p>
    <w:p w14:paraId="305B384D" w14:textId="60B67F4A" w:rsidR="00903E2C" w:rsidRDefault="00903E2C" w:rsidP="00903E2C">
      <w:pPr>
        <w:pStyle w:val="Heading3"/>
        <w:rPr>
          <w:rFonts w:ascii="Arial" w:hAnsi="Arial" w:cs="Arial"/>
          <w:bCs/>
          <w:sz w:val="22"/>
          <w:szCs w:val="22"/>
        </w:rPr>
      </w:pPr>
      <w:bookmarkStart w:id="39" w:name="_Toc182359200"/>
      <w:r w:rsidRPr="00903E2C">
        <w:rPr>
          <w:rFonts w:ascii="Arial" w:hAnsi="Arial" w:cs="Arial"/>
          <w:bCs/>
          <w:sz w:val="22"/>
          <w:szCs w:val="22"/>
        </w:rPr>
        <w:lastRenderedPageBreak/>
        <w:t xml:space="preserve">Offline </w:t>
      </w:r>
      <w:r w:rsidR="004009D4">
        <w:rPr>
          <w:rFonts w:ascii="Arial" w:hAnsi="Arial" w:cs="Arial"/>
          <w:bCs/>
          <w:sz w:val="22"/>
          <w:szCs w:val="22"/>
        </w:rPr>
        <w:t>Moshell Mode</w:t>
      </w:r>
      <w:bookmarkEnd w:id="39"/>
    </w:p>
    <w:p w14:paraId="6C92A6D3" w14:textId="52501CDE" w:rsidR="00A46909" w:rsidRDefault="00A46909" w:rsidP="00A46909">
      <w:r w:rsidRPr="003C5DE3">
        <w:t xml:space="preserve">Allow </w:t>
      </w:r>
      <w:r>
        <w:t>users</w:t>
      </w:r>
      <w:r w:rsidRPr="003C5DE3">
        <w:t xml:space="preserve"> </w:t>
      </w:r>
      <w:r>
        <w:t xml:space="preserve">to check moshell command’s result </w:t>
      </w:r>
      <w:r w:rsidRPr="003C5DE3">
        <w:t>from the kget file</w:t>
      </w:r>
      <w:r>
        <w:t xml:space="preserve"> (.zip, .txt, .log)</w:t>
      </w:r>
      <w:r w:rsidRPr="003C5DE3">
        <w:t xml:space="preserve"> and present the </w:t>
      </w:r>
      <w:r>
        <w:t xml:space="preserve">command &amp; </w:t>
      </w:r>
      <w:r w:rsidRPr="003C5DE3">
        <w:t xml:space="preserve">result to </w:t>
      </w:r>
      <w:r>
        <w:t>H</w:t>
      </w:r>
      <w:r w:rsidRPr="003C5DE3">
        <w:t xml:space="preserve">elp </w:t>
      </w:r>
      <w:r>
        <w:t>W</w:t>
      </w:r>
      <w:r w:rsidRPr="003C5DE3">
        <w:t>indow</w:t>
      </w:r>
      <w:r>
        <w:t xml:space="preserve">. Allow users check each moshell command separately </w:t>
      </w:r>
      <w:r w:rsidR="00BC26B5">
        <w:t>/ selected lines/</w:t>
      </w:r>
      <w:r>
        <w:t xml:space="preserve"> check the whole script.</w:t>
      </w:r>
    </w:p>
    <w:p w14:paraId="5116EDAE" w14:textId="0908CFC4" w:rsidR="00A46909" w:rsidRDefault="00A46909" w:rsidP="00A46909">
      <w:r w:rsidRPr="003C5DE3">
        <w:t>To check the command</w:t>
      </w:r>
      <w:r>
        <w:t>’s result/</w:t>
      </w:r>
      <w:r w:rsidR="00203A25">
        <w:t>selected lines/</w:t>
      </w:r>
      <w:r>
        <w:t>run the script</w:t>
      </w:r>
      <w:r w:rsidRPr="003C5DE3">
        <w:t>… click on the line of the command and right click</w:t>
      </w:r>
      <w:r>
        <w:t>/or input in the command window</w:t>
      </w:r>
      <w:r w:rsidRPr="003C5DE3">
        <w:t xml:space="preserve"> </w:t>
      </w:r>
      <w:r>
        <w:t xml:space="preserve">and press </w:t>
      </w:r>
      <w:r w:rsidR="00203A25">
        <w:t>e</w:t>
      </w:r>
      <w:r>
        <w:t>nter/</w:t>
      </w:r>
      <w:r w:rsidR="00203A25">
        <w:t>run</w:t>
      </w:r>
      <w:r>
        <w:t xml:space="preserve"> </w:t>
      </w:r>
      <w:r w:rsidRPr="003C5DE3">
        <w:t>the result will be as below.</w:t>
      </w:r>
    </w:p>
    <w:p w14:paraId="34098727" w14:textId="77777777" w:rsidR="00A46909" w:rsidRDefault="00A46909" w:rsidP="00125841"/>
    <w:p w14:paraId="01C69864" w14:textId="1894AE82" w:rsidR="00A46909" w:rsidRDefault="00A46909" w:rsidP="00125841">
      <w:r>
        <w:rPr>
          <w:noProof/>
        </w:rPr>
        <w:drawing>
          <wp:inline distT="0" distB="0" distL="0" distR="0" wp14:anchorId="1AF764DB" wp14:editId="4D314B7A">
            <wp:extent cx="5732145" cy="960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960120"/>
                    </a:xfrm>
                    <a:prstGeom prst="rect">
                      <a:avLst/>
                    </a:prstGeom>
                  </pic:spPr>
                </pic:pic>
              </a:graphicData>
            </a:graphic>
          </wp:inline>
        </w:drawing>
      </w:r>
    </w:p>
    <w:p w14:paraId="36B61480" w14:textId="77777777" w:rsidR="00A46909" w:rsidRDefault="00A46909" w:rsidP="00125841"/>
    <w:p w14:paraId="0E610926" w14:textId="582435C7" w:rsidR="00A46909" w:rsidRDefault="00A46909" w:rsidP="00125841">
      <w:r>
        <w:rPr>
          <w:noProof/>
        </w:rPr>
        <w:drawing>
          <wp:inline distT="0" distB="0" distL="0" distR="0" wp14:anchorId="002FE80B" wp14:editId="60EF9FAB">
            <wp:extent cx="3749040" cy="1897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49040" cy="1897380"/>
                    </a:xfrm>
                    <a:prstGeom prst="rect">
                      <a:avLst/>
                    </a:prstGeom>
                  </pic:spPr>
                </pic:pic>
              </a:graphicData>
            </a:graphic>
          </wp:inline>
        </w:drawing>
      </w:r>
    </w:p>
    <w:p w14:paraId="7FEA9CAB" w14:textId="77777777" w:rsidR="00A46909" w:rsidRDefault="00A46909" w:rsidP="00125841"/>
    <w:p w14:paraId="1768C15C" w14:textId="4CD6E60D" w:rsidR="00203A25" w:rsidRDefault="00A46909" w:rsidP="00125841">
      <w:r>
        <w:rPr>
          <w:noProof/>
        </w:rPr>
        <w:drawing>
          <wp:inline distT="0" distB="0" distL="0" distR="0" wp14:anchorId="59D470AF" wp14:editId="0CEF2123">
            <wp:extent cx="5732145"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3657600"/>
                    </a:xfrm>
                    <a:prstGeom prst="rect">
                      <a:avLst/>
                    </a:prstGeom>
                  </pic:spPr>
                </pic:pic>
              </a:graphicData>
            </a:graphic>
          </wp:inline>
        </w:drawing>
      </w:r>
    </w:p>
    <w:p w14:paraId="193ABAFF" w14:textId="21A03378" w:rsidR="00203A25" w:rsidRDefault="00203A25" w:rsidP="00125841">
      <w:r>
        <w:rPr>
          <w:noProof/>
        </w:rPr>
        <w:lastRenderedPageBreak/>
        <w:drawing>
          <wp:inline distT="0" distB="0" distL="0" distR="0" wp14:anchorId="19E33612" wp14:editId="7A541054">
            <wp:extent cx="5732145" cy="44107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4410710"/>
                    </a:xfrm>
                    <a:prstGeom prst="rect">
                      <a:avLst/>
                    </a:prstGeom>
                  </pic:spPr>
                </pic:pic>
              </a:graphicData>
            </a:graphic>
          </wp:inline>
        </w:drawing>
      </w:r>
    </w:p>
    <w:p w14:paraId="7D77C228" w14:textId="77777777" w:rsidR="00203A25" w:rsidRDefault="00203A25" w:rsidP="00125841"/>
    <w:p w14:paraId="1BFF6C8A" w14:textId="7D2487B9" w:rsidR="00205785" w:rsidRDefault="00205785" w:rsidP="00125841">
      <w:r>
        <w:t xml:space="preserve">Demo: </w:t>
      </w:r>
      <w:r w:rsidRPr="00205785">
        <w:t>How to check the moshell command's result directly from the Editor Window.</w:t>
      </w:r>
      <w:r>
        <w:t xml:space="preserve"> </w:t>
      </w:r>
    </w:p>
    <w:p w14:paraId="73603B5F" w14:textId="77777777" w:rsidR="00205785" w:rsidRDefault="00205785" w:rsidP="00125841"/>
    <w:p w14:paraId="76BAE668" w14:textId="5BD5A047" w:rsidR="00205785" w:rsidRDefault="00000000" w:rsidP="00125841">
      <w:pPr>
        <w:rPr>
          <w:rStyle w:val="Hyperlink"/>
        </w:rPr>
      </w:pPr>
      <w:hyperlink r:id="rId42" w:history="1">
        <w:r w:rsidR="00205785" w:rsidRPr="000A5EEA">
          <w:rPr>
            <w:rStyle w:val="Hyperlink"/>
          </w:rPr>
          <w:t>https://engage.cloud.microsoft/main/org/ericsson.com/threads/eyJfdHlwZSI6IlRocmVhZCIsImlkIjoiMjkxNTUzMzg1NDgxMDExMiJ9?trk_copy_link=V2</w:t>
        </w:r>
      </w:hyperlink>
    </w:p>
    <w:p w14:paraId="498309DE" w14:textId="77777777" w:rsidR="00203A25" w:rsidRDefault="00203A25" w:rsidP="00125841"/>
    <w:p w14:paraId="362E10B0" w14:textId="77777777" w:rsidR="00635FF3" w:rsidRDefault="00635FF3" w:rsidP="00125841"/>
    <w:p w14:paraId="4406898E" w14:textId="77777777" w:rsidR="00635FF3" w:rsidRDefault="00635FF3" w:rsidP="00125841"/>
    <w:p w14:paraId="5E3249E3" w14:textId="77777777" w:rsidR="00635FF3" w:rsidRDefault="00635FF3" w:rsidP="00125841"/>
    <w:p w14:paraId="06B8D26A" w14:textId="77777777" w:rsidR="00635FF3" w:rsidRDefault="00635FF3" w:rsidP="00125841"/>
    <w:p w14:paraId="5383354A" w14:textId="77777777" w:rsidR="00635FF3" w:rsidRDefault="00635FF3" w:rsidP="00125841"/>
    <w:p w14:paraId="3FBCB32F" w14:textId="77777777" w:rsidR="00635FF3" w:rsidRDefault="00635FF3" w:rsidP="00125841"/>
    <w:p w14:paraId="764DC10C" w14:textId="77777777" w:rsidR="00635FF3" w:rsidRDefault="00635FF3" w:rsidP="00125841"/>
    <w:p w14:paraId="7BAE29F2" w14:textId="77777777" w:rsidR="00635FF3" w:rsidRDefault="00635FF3" w:rsidP="00125841"/>
    <w:p w14:paraId="173F6CC6" w14:textId="77777777" w:rsidR="00635FF3" w:rsidRDefault="00635FF3" w:rsidP="00125841"/>
    <w:p w14:paraId="5C7B216D" w14:textId="77777777" w:rsidR="00635FF3" w:rsidRDefault="00635FF3" w:rsidP="00125841"/>
    <w:p w14:paraId="24667159" w14:textId="77777777" w:rsidR="00635FF3" w:rsidRDefault="00635FF3" w:rsidP="00125841"/>
    <w:p w14:paraId="794EDB30" w14:textId="77777777" w:rsidR="00635FF3" w:rsidRDefault="00635FF3" w:rsidP="00125841"/>
    <w:p w14:paraId="35EC71CB" w14:textId="77777777" w:rsidR="00635FF3" w:rsidRDefault="00635FF3" w:rsidP="00125841"/>
    <w:p w14:paraId="4E0AC066" w14:textId="77777777" w:rsidR="00635FF3" w:rsidRDefault="00635FF3" w:rsidP="00125841"/>
    <w:p w14:paraId="0DB7DBDD" w14:textId="77777777" w:rsidR="00635FF3" w:rsidRDefault="00635FF3" w:rsidP="00125841"/>
    <w:p w14:paraId="58B9F846" w14:textId="77777777" w:rsidR="00635FF3" w:rsidRPr="00281EE7" w:rsidRDefault="00635FF3" w:rsidP="00125841"/>
    <w:p w14:paraId="7F171B0D" w14:textId="0EAFD2BF" w:rsidR="00123D8E" w:rsidRDefault="00123D8E" w:rsidP="00123D8E">
      <w:pPr>
        <w:pStyle w:val="Heading2"/>
        <w:rPr>
          <w:lang w:eastAsia="zh-CN"/>
        </w:rPr>
      </w:pPr>
      <w:bookmarkStart w:id="40" w:name="_Toc182359201"/>
      <w:r>
        <w:rPr>
          <w:lang w:eastAsia="zh-CN"/>
        </w:rPr>
        <w:lastRenderedPageBreak/>
        <w:t>Kget</w:t>
      </w:r>
      <w:bookmarkEnd w:id="40"/>
    </w:p>
    <w:p w14:paraId="54985518" w14:textId="18C91628" w:rsidR="007F03B8" w:rsidRDefault="007F03B8" w:rsidP="007F03B8">
      <w:r w:rsidRPr="00201C7D">
        <w:t>Use to load/unload kget</w:t>
      </w:r>
      <w:r w:rsidR="00094647">
        <w:t>/MOM</w:t>
      </w:r>
      <w:r w:rsidRPr="00201C7D">
        <w:t xml:space="preserve"> of the node type.</w:t>
      </w:r>
      <w:r w:rsidR="00094647">
        <w:t xml:space="preserve"> Then the new MO/Attribute will be applied in Prompt Window.</w:t>
      </w:r>
    </w:p>
    <w:p w14:paraId="0F047B99" w14:textId="77777777" w:rsidR="00125841" w:rsidRDefault="00125841" w:rsidP="007F03B8"/>
    <w:p w14:paraId="6CEC0CDB" w14:textId="6458D145" w:rsidR="008548E7" w:rsidRDefault="00094647" w:rsidP="007F03B8">
      <w:pPr>
        <w:pStyle w:val="NormalIndent"/>
        <w:ind w:left="0"/>
        <w:rPr>
          <w:lang w:eastAsia="zh-CN"/>
        </w:rPr>
      </w:pPr>
      <w:r>
        <w:rPr>
          <w:noProof/>
        </w:rPr>
        <w:drawing>
          <wp:inline distT="0" distB="0" distL="0" distR="0" wp14:anchorId="3E6142B2" wp14:editId="1851B1E8">
            <wp:extent cx="5384881" cy="838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8222" cy="846503"/>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41" w:name="_Toc182359202"/>
      <w:r w:rsidRPr="00123D8E">
        <w:rPr>
          <w:rFonts w:ascii="Arial" w:hAnsi="Arial" w:cs="Arial"/>
          <w:bCs/>
          <w:sz w:val="22"/>
          <w:szCs w:val="22"/>
        </w:rPr>
        <w:t>Load Kget Basic</w:t>
      </w:r>
      <w:r w:rsidR="00136548">
        <w:rPr>
          <w:rFonts w:ascii="Arial" w:hAnsi="Arial" w:cs="Arial"/>
          <w:bCs/>
          <w:sz w:val="22"/>
          <w:szCs w:val="22"/>
        </w:rPr>
        <w:t xml:space="preserve"> (.log file)</w:t>
      </w:r>
      <w:bookmarkEnd w:id="41"/>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2747B8D5" w14:textId="464DF593" w:rsidR="00EB6121" w:rsidRDefault="00EB6121" w:rsidP="00D6144E">
      <w:pPr>
        <w:pStyle w:val="NormalIndent"/>
        <w:ind w:left="0"/>
      </w:pPr>
      <w:r>
        <w:rPr>
          <w:noProof/>
        </w:rPr>
        <w:drawing>
          <wp:inline distT="0" distB="0" distL="0" distR="0" wp14:anchorId="37D2E0BE" wp14:editId="2460BA95">
            <wp:extent cx="5732145" cy="6267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626745"/>
                    </a:xfrm>
                    <a:prstGeom prst="rect">
                      <a:avLst/>
                    </a:prstGeom>
                  </pic:spPr>
                </pic:pic>
              </a:graphicData>
            </a:graphic>
          </wp:inline>
        </w:drawing>
      </w:r>
    </w:p>
    <w:p w14:paraId="6ACF4E19" w14:textId="77777777" w:rsidR="00EB6121" w:rsidRDefault="00EB6121" w:rsidP="00D6144E">
      <w:pPr>
        <w:pStyle w:val="NormalIndent"/>
        <w:ind w:left="0"/>
      </w:pPr>
    </w:p>
    <w:p w14:paraId="03E2114F" w14:textId="40D5A057" w:rsidR="00EB6121" w:rsidRDefault="00EB6121" w:rsidP="00D6144E">
      <w:pPr>
        <w:pStyle w:val="NormalIndent"/>
        <w:ind w:left="0"/>
      </w:pPr>
      <w:r>
        <w:rPr>
          <w:noProof/>
        </w:rPr>
        <w:drawing>
          <wp:inline distT="0" distB="0" distL="0" distR="0" wp14:anchorId="5E74F4FB" wp14:editId="3D7B8FD2">
            <wp:extent cx="5730618" cy="205047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75487" cy="2066528"/>
                    </a:xfrm>
                    <a:prstGeom prst="rect">
                      <a:avLst/>
                    </a:prstGeom>
                  </pic:spPr>
                </pic:pic>
              </a:graphicData>
            </a:graphic>
          </wp:inline>
        </w:drawing>
      </w:r>
    </w:p>
    <w:p w14:paraId="3BB4A624" w14:textId="0FC9661D" w:rsidR="00D6144E" w:rsidRPr="00D6144E" w:rsidRDefault="00D6144E" w:rsidP="00D6144E">
      <w:pPr>
        <w:pStyle w:val="NormalIndent"/>
        <w:ind w:left="0"/>
      </w:pPr>
    </w:p>
    <w:p w14:paraId="1E4522AB" w14:textId="6B06E556" w:rsidR="00123D8E" w:rsidRDefault="00123D8E" w:rsidP="00123D8E">
      <w:pPr>
        <w:pStyle w:val="Heading3"/>
        <w:rPr>
          <w:rFonts w:ascii="Arial" w:hAnsi="Arial" w:cs="Arial"/>
          <w:bCs/>
          <w:sz w:val="22"/>
          <w:szCs w:val="22"/>
        </w:rPr>
      </w:pPr>
      <w:bookmarkStart w:id="42" w:name="_Toc182359203"/>
      <w:r w:rsidRPr="00123D8E">
        <w:rPr>
          <w:rFonts w:ascii="Arial" w:hAnsi="Arial" w:cs="Arial"/>
          <w:bCs/>
          <w:sz w:val="22"/>
          <w:szCs w:val="22"/>
        </w:rPr>
        <w:t>Load Kget Full</w:t>
      </w:r>
      <w:r w:rsidR="00136548">
        <w:rPr>
          <w:rFonts w:ascii="Arial" w:hAnsi="Arial" w:cs="Arial"/>
          <w:bCs/>
          <w:sz w:val="22"/>
          <w:szCs w:val="22"/>
        </w:rPr>
        <w:t xml:space="preserve"> (.log file)</w:t>
      </w:r>
      <w:bookmarkEnd w:id="42"/>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67EBEEFF" w14:textId="72F6104A" w:rsidR="00D6144E" w:rsidRDefault="00EB6121" w:rsidP="00D6144E">
      <w:pPr>
        <w:pStyle w:val="NormalIndent"/>
        <w:ind w:left="0"/>
      </w:pPr>
      <w:r>
        <w:rPr>
          <w:noProof/>
        </w:rPr>
        <w:drawing>
          <wp:inline distT="0" distB="0" distL="0" distR="0" wp14:anchorId="625C56A7" wp14:editId="1A1F581F">
            <wp:extent cx="5730776" cy="1447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4045" cy="1456205"/>
                    </a:xfrm>
                    <a:prstGeom prst="rect">
                      <a:avLst/>
                    </a:prstGeom>
                  </pic:spPr>
                </pic:pic>
              </a:graphicData>
            </a:graphic>
          </wp:inline>
        </w:drawing>
      </w:r>
    </w:p>
    <w:p w14:paraId="51429E08" w14:textId="77777777" w:rsidR="00FA1837" w:rsidRPr="00D6144E" w:rsidRDefault="00FA1837"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43" w:name="_Toc182359204"/>
      <w:r w:rsidRPr="00123D8E">
        <w:rPr>
          <w:rFonts w:ascii="Arial" w:hAnsi="Arial" w:cs="Arial"/>
          <w:bCs/>
          <w:sz w:val="22"/>
          <w:szCs w:val="22"/>
        </w:rPr>
        <w:t>Unload Kget</w:t>
      </w:r>
      <w:r w:rsidR="00136548">
        <w:rPr>
          <w:rFonts w:ascii="Arial" w:hAnsi="Arial" w:cs="Arial"/>
          <w:bCs/>
          <w:sz w:val="22"/>
          <w:szCs w:val="22"/>
        </w:rPr>
        <w:t>/MOM</w:t>
      </w:r>
      <w:bookmarkEnd w:id="43"/>
    </w:p>
    <w:p w14:paraId="4DBAC261" w14:textId="74D72B52" w:rsidR="00D6144E" w:rsidRPr="00D6144E" w:rsidRDefault="00D6144E" w:rsidP="00D6144E">
      <w:pPr>
        <w:pStyle w:val="NormalIndent"/>
        <w:ind w:left="0"/>
      </w:pPr>
      <w:r>
        <w:t>To clear MOs, Attributes…of kget loaded before</w:t>
      </w:r>
      <w:r w:rsidR="00243158">
        <w:t xml:space="preserve"> and back to default mode.</w:t>
      </w:r>
    </w:p>
    <w:p w14:paraId="4A325C5D" w14:textId="1AB87133" w:rsidR="00797C65" w:rsidRDefault="00797C65" w:rsidP="00797C65">
      <w:pPr>
        <w:pStyle w:val="Heading2"/>
        <w:rPr>
          <w:lang w:eastAsia="zh-CN"/>
        </w:rPr>
      </w:pPr>
      <w:bookmarkStart w:id="44" w:name="_Toc182359205"/>
      <w:r>
        <w:rPr>
          <w:lang w:eastAsia="zh-CN"/>
        </w:rPr>
        <w:lastRenderedPageBreak/>
        <w:t>MOM</w:t>
      </w:r>
      <w:bookmarkEnd w:id="44"/>
    </w:p>
    <w:p w14:paraId="30DB6B73" w14:textId="31B549DD" w:rsidR="00744934" w:rsidRDefault="00744934" w:rsidP="00744934">
      <w:pPr>
        <w:pStyle w:val="NormalIndent"/>
        <w:ind w:left="0"/>
        <w:rPr>
          <w:lang w:eastAsia="zh-CN"/>
        </w:rPr>
      </w:pPr>
      <w:r>
        <w:rPr>
          <w:lang w:eastAsia="zh-CN"/>
        </w:rPr>
        <w:t>This function allows user load MOs, Attributes, Actions. base on XML MOM file. It is same with load kget file.</w:t>
      </w:r>
    </w:p>
    <w:p w14:paraId="264DABAE" w14:textId="34B4E167" w:rsidR="00744934" w:rsidRDefault="00744934" w:rsidP="00744934">
      <w:pPr>
        <w:pStyle w:val="NormalIndent"/>
        <w:ind w:left="0"/>
        <w:rPr>
          <w:lang w:eastAsia="zh-CN"/>
        </w:rPr>
      </w:pPr>
    </w:p>
    <w:p w14:paraId="21CEEF20" w14:textId="0BCC20F2" w:rsidR="00744934" w:rsidRDefault="00BA78BB" w:rsidP="00303DD7">
      <w:pPr>
        <w:pStyle w:val="NormalIndent"/>
        <w:ind w:left="0"/>
        <w:rPr>
          <w:lang w:eastAsia="zh-CN"/>
        </w:rPr>
      </w:pPr>
      <w:r>
        <w:rPr>
          <w:noProof/>
        </w:rPr>
        <w:drawing>
          <wp:inline distT="0" distB="0" distL="0" distR="0" wp14:anchorId="31188E40" wp14:editId="5FAF6252">
            <wp:extent cx="5732145" cy="82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822325"/>
                    </a:xfrm>
                    <a:prstGeom prst="rect">
                      <a:avLst/>
                    </a:prstGeom>
                  </pic:spPr>
                </pic:pic>
              </a:graphicData>
            </a:graphic>
          </wp:inline>
        </w:drawing>
      </w:r>
    </w:p>
    <w:p w14:paraId="6B411BBB" w14:textId="77777777" w:rsidR="00BA78BB" w:rsidRPr="00303DD7" w:rsidRDefault="00BA78BB" w:rsidP="00303DD7">
      <w:pPr>
        <w:pStyle w:val="NormalIndent"/>
        <w:ind w:left="0"/>
        <w:rPr>
          <w:lang w:eastAsia="zh-CN"/>
        </w:rPr>
      </w:pPr>
    </w:p>
    <w:p w14:paraId="5D353D66" w14:textId="38533D5F" w:rsidR="0046699B" w:rsidRDefault="00744934" w:rsidP="0046699B">
      <w:pPr>
        <w:pStyle w:val="Heading3"/>
        <w:rPr>
          <w:rFonts w:ascii="Arial" w:hAnsi="Arial" w:cs="Arial"/>
          <w:bCs/>
          <w:sz w:val="22"/>
          <w:szCs w:val="22"/>
        </w:rPr>
      </w:pPr>
      <w:bookmarkStart w:id="45" w:name="_Toc182359206"/>
      <w:r>
        <w:rPr>
          <w:rFonts w:ascii="Arial" w:hAnsi="Arial" w:cs="Arial"/>
          <w:bCs/>
          <w:sz w:val="22"/>
          <w:szCs w:val="22"/>
        </w:rPr>
        <w:t>Load MOM (.xml file)</w:t>
      </w:r>
      <w:bookmarkEnd w:id="45"/>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5EC286EF" w:rsidR="00744934" w:rsidRDefault="00BA78BB" w:rsidP="00744934">
      <w:pPr>
        <w:pStyle w:val="NormalIndent"/>
        <w:ind w:left="0"/>
      </w:pPr>
      <w:r>
        <w:rPr>
          <w:noProof/>
        </w:rPr>
        <w:drawing>
          <wp:inline distT="0" distB="0" distL="0" distR="0" wp14:anchorId="67BF645A" wp14:editId="01F0654A">
            <wp:extent cx="3082290" cy="187036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94935" cy="1878036"/>
                    </a:xfrm>
                    <a:prstGeom prst="rect">
                      <a:avLst/>
                    </a:prstGeom>
                  </pic:spPr>
                </pic:pic>
              </a:graphicData>
            </a:graphic>
          </wp:inline>
        </w:drawing>
      </w:r>
    </w:p>
    <w:p w14:paraId="444EF9E3" w14:textId="77777777" w:rsidR="00AB0B70" w:rsidRDefault="00AB0B70" w:rsidP="00744934">
      <w:pPr>
        <w:pStyle w:val="NormalIndent"/>
        <w:ind w:left="0"/>
      </w:pPr>
    </w:p>
    <w:p w14:paraId="0C7928FB" w14:textId="26A7E3F3" w:rsidR="009B55DD" w:rsidRDefault="009B55DD" w:rsidP="00744934">
      <w:pPr>
        <w:pStyle w:val="NormalIndent"/>
        <w:ind w:left="0"/>
      </w:pPr>
      <w:r>
        <w:t xml:space="preserve">After loading complete. The information in </w:t>
      </w:r>
      <w:r w:rsidR="00FA1837">
        <w:t>H</w:t>
      </w:r>
      <w:r>
        <w:t xml:space="preserve">elp </w:t>
      </w:r>
      <w:r w:rsidR="00FA1837">
        <w:t>W</w:t>
      </w:r>
      <w:r>
        <w:t>indow.</w:t>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6" w:name="_Toc182359207"/>
      <w:r w:rsidRPr="00123D8E">
        <w:rPr>
          <w:rFonts w:ascii="Arial" w:hAnsi="Arial" w:cs="Arial"/>
          <w:bCs/>
          <w:sz w:val="22"/>
          <w:szCs w:val="22"/>
        </w:rPr>
        <w:t>U</w:t>
      </w:r>
      <w:r w:rsidR="00307C91">
        <w:rPr>
          <w:rFonts w:ascii="Arial" w:hAnsi="Arial" w:cs="Arial"/>
          <w:bCs/>
          <w:sz w:val="22"/>
          <w:szCs w:val="22"/>
        </w:rPr>
        <w:t>pdate MOs/Attributes</w:t>
      </w:r>
      <w:bookmarkEnd w:id="46"/>
    </w:p>
    <w:p w14:paraId="458AD724" w14:textId="3C987B11" w:rsidR="008548E7" w:rsidRDefault="00307C91" w:rsidP="008E22B9">
      <w:r>
        <w:t>This function allows user to delete old MOs/Attributes/Actions in prompt list and update new MOs/Attributes/Actions base on MOM xml file.</w:t>
      </w:r>
    </w:p>
    <w:p w14:paraId="707DD8DC" w14:textId="77777777" w:rsidR="00FA1837" w:rsidRDefault="00FA1837" w:rsidP="008E22B9"/>
    <w:p w14:paraId="107339B2" w14:textId="3EAF31BA" w:rsidR="00797C65" w:rsidRDefault="00797C65" w:rsidP="00797C65">
      <w:pPr>
        <w:pStyle w:val="Heading2"/>
        <w:rPr>
          <w:lang w:eastAsia="zh-CN"/>
        </w:rPr>
      </w:pPr>
      <w:bookmarkStart w:id="47" w:name="_Toc182359208"/>
      <w:r>
        <w:rPr>
          <w:lang w:eastAsia="zh-CN"/>
        </w:rPr>
        <w:t>Utilities</w:t>
      </w:r>
      <w:bookmarkEnd w:id="47"/>
    </w:p>
    <w:p w14:paraId="51970960" w14:textId="66420408" w:rsidR="00766752" w:rsidRDefault="00766752" w:rsidP="00766752">
      <w:pPr>
        <w:pStyle w:val="NormalIndent"/>
        <w:ind w:left="0"/>
        <w:rPr>
          <w:lang w:eastAsia="zh-CN"/>
        </w:rPr>
      </w:pPr>
      <w:r>
        <w:rPr>
          <w:lang w:eastAsia="zh-CN"/>
        </w:rPr>
        <w:t>Some Utilities help users to handle their daily tasks regarding to Moshe</w:t>
      </w:r>
      <w:r w:rsidR="00F724D3">
        <w:rPr>
          <w:lang w:eastAsia="zh-CN"/>
        </w:rPr>
        <w:t>ll.</w:t>
      </w:r>
    </w:p>
    <w:p w14:paraId="1132B948" w14:textId="77777777" w:rsidR="00F724D3" w:rsidRPr="00766752" w:rsidRDefault="00F724D3" w:rsidP="00766752">
      <w:pPr>
        <w:pStyle w:val="NormalIndent"/>
        <w:ind w:left="0"/>
        <w:rPr>
          <w:lang w:eastAsia="zh-CN"/>
        </w:rPr>
      </w:pPr>
    </w:p>
    <w:p w14:paraId="571FAB0D" w14:textId="231DFA5D" w:rsidR="00E679BE" w:rsidRDefault="003F0299" w:rsidP="003F0299">
      <w:pPr>
        <w:pStyle w:val="NormalIndent"/>
        <w:numPr>
          <w:ilvl w:val="0"/>
          <w:numId w:val="16"/>
        </w:numPr>
        <w:rPr>
          <w:lang w:eastAsia="zh-CN"/>
        </w:rPr>
      </w:pPr>
      <w:r>
        <w:rPr>
          <w:noProof/>
        </w:rPr>
        <w:t>mCRTool (Tool to generate scripts base on Data Excel Files and Text Templates).</w:t>
      </w:r>
    </w:p>
    <w:p w14:paraId="25DCF14D" w14:textId="5195BA8D" w:rsidR="003F0299" w:rsidRDefault="003F0299" w:rsidP="003F0299">
      <w:pPr>
        <w:pStyle w:val="NormalIndent"/>
        <w:numPr>
          <w:ilvl w:val="0"/>
          <w:numId w:val="16"/>
        </w:numPr>
        <w:rPr>
          <w:lang w:eastAsia="zh-CN"/>
        </w:rPr>
      </w:pPr>
      <w:r>
        <w:rPr>
          <w:noProof/>
        </w:rPr>
        <w:t>LogParser (Tool to parse log files after execute scripts files generated by mCRTool).</w:t>
      </w:r>
    </w:p>
    <w:p w14:paraId="48177FE5" w14:textId="77777777" w:rsidR="003F0299" w:rsidRDefault="003F0299" w:rsidP="003F0299">
      <w:pPr>
        <w:pStyle w:val="NormalIndent"/>
        <w:numPr>
          <w:ilvl w:val="0"/>
          <w:numId w:val="16"/>
        </w:numPr>
        <w:rPr>
          <w:lang w:eastAsia="zh-CN"/>
        </w:rPr>
      </w:pPr>
      <w:r>
        <w:rPr>
          <w:noProof/>
        </w:rPr>
        <w:t>SSH (Tool to login OSS/ENM over ssh protocol to auto execute/manual execute the scripts generated by mCRTool).</w:t>
      </w:r>
    </w:p>
    <w:p w14:paraId="6CA7B2C0" w14:textId="65A10ED7" w:rsidR="00436B8C" w:rsidRPr="00766752" w:rsidRDefault="00436B8C" w:rsidP="003F0299">
      <w:pPr>
        <w:pStyle w:val="NormalIndent"/>
        <w:ind w:left="0"/>
        <w:rPr>
          <w:lang w:eastAsia="zh-CN"/>
        </w:rPr>
      </w:pPr>
    </w:p>
    <w:p w14:paraId="7A8253F2" w14:textId="2AF1590C" w:rsidR="00133872" w:rsidRDefault="003F0299" w:rsidP="003F0299">
      <w:r w:rsidRPr="003F0299">
        <w:rPr>
          <w:b/>
          <w:bCs/>
        </w:rPr>
        <w:t xml:space="preserve">Note:  </w:t>
      </w:r>
      <w:r w:rsidR="00133872" w:rsidRPr="004543F0">
        <w:t>To generate scripts base on templates (.mos, .mo, .txt, .xml) and data from RF team (excel file).</w:t>
      </w:r>
    </w:p>
    <w:p w14:paraId="73574A18" w14:textId="77777777" w:rsidR="00BE6751" w:rsidRDefault="00BE6751" w:rsidP="00133872">
      <w:pPr>
        <w:rPr>
          <w:b/>
          <w:bCs/>
        </w:rPr>
      </w:pPr>
    </w:p>
    <w:p w14:paraId="63441BC5" w14:textId="65C5E10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4144F373" w14:textId="1642F311" w:rsidR="008548E7" w:rsidRDefault="00BE6751" w:rsidP="00133872">
      <w:pPr>
        <w:rPr>
          <w:b/>
          <w:bCs/>
        </w:rPr>
      </w:pPr>
      <w:r>
        <w:rPr>
          <w:noProof/>
        </w:rPr>
        <w:drawing>
          <wp:inline distT="0" distB="0" distL="0" distR="0" wp14:anchorId="7B698E9D" wp14:editId="60C23A49">
            <wp:extent cx="5732145" cy="16383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2145" cy="1638300"/>
                    </a:xfrm>
                    <a:prstGeom prst="rect">
                      <a:avLst/>
                    </a:prstGeom>
                  </pic:spPr>
                </pic:pic>
              </a:graphicData>
            </a:graphic>
          </wp:inline>
        </w:drawing>
      </w: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279E1672" w14:textId="77777777" w:rsidR="000E5941" w:rsidRDefault="000E5941" w:rsidP="00133872"/>
    <w:p w14:paraId="1087473B" w14:textId="4E5BC8AA" w:rsidR="00133872" w:rsidRDefault="00133872" w:rsidP="00133872">
      <w:r>
        <w:t>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63280916" w14:textId="66A6B6D3" w:rsidR="007B3BEA" w:rsidRDefault="007B3BEA" w:rsidP="00133872">
      <w:r>
        <w:t>Ex.</w:t>
      </w:r>
      <w:r w:rsidR="00BE6751">
        <w:t xml:space="preserve"> </w:t>
      </w:r>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5067B769">
            <wp:extent cx="4391025" cy="114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91025" cy="1149350"/>
                    </a:xfrm>
                    <a:prstGeom prst="rect">
                      <a:avLst/>
                    </a:prstGeom>
                  </pic:spPr>
                </pic:pic>
              </a:graphicData>
            </a:graphic>
          </wp:inline>
        </w:drawing>
      </w:r>
    </w:p>
    <w:p w14:paraId="3105A291" w14:textId="77777777" w:rsidR="00775B02" w:rsidRDefault="00775B02" w:rsidP="00133872"/>
    <w:p w14:paraId="46EC746D" w14:textId="77777777" w:rsidR="00924F32" w:rsidRDefault="00924F32" w:rsidP="00133872"/>
    <w:p w14:paraId="18DFABA3" w14:textId="77777777" w:rsidR="00924F32" w:rsidRDefault="00924F32" w:rsidP="00133872"/>
    <w:p w14:paraId="37EFBE98" w14:textId="77777777" w:rsidR="00924F32" w:rsidRDefault="00924F32" w:rsidP="00133872"/>
    <w:p w14:paraId="6D62FC61" w14:textId="77777777" w:rsidR="00924F32" w:rsidRDefault="00924F32" w:rsidP="00133872"/>
    <w:p w14:paraId="308040A5" w14:textId="036FA6E9" w:rsidR="007B3BEA" w:rsidRDefault="007B3BEA" w:rsidP="00133872">
      <w:r>
        <w:lastRenderedPageBreak/>
        <w:t>Data.</w:t>
      </w:r>
    </w:p>
    <w:p w14:paraId="4267DF33" w14:textId="77777777" w:rsidR="000E5941" w:rsidRDefault="000E5941" w:rsidP="00133872"/>
    <w:p w14:paraId="09769361" w14:textId="61A52ACD" w:rsidR="007B3BEA" w:rsidRDefault="007B3BEA" w:rsidP="00133872">
      <w:r>
        <w:rPr>
          <w:noProof/>
        </w:rPr>
        <w:drawing>
          <wp:inline distT="0" distB="0" distL="0" distR="0" wp14:anchorId="4B36C27A" wp14:editId="04649C6D">
            <wp:extent cx="5732145" cy="2571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2145" cy="2571750"/>
                    </a:xfrm>
                    <a:prstGeom prst="rect">
                      <a:avLst/>
                    </a:prstGeom>
                  </pic:spPr>
                </pic:pic>
              </a:graphicData>
            </a:graphic>
          </wp:inline>
        </w:drawing>
      </w:r>
    </w:p>
    <w:p w14:paraId="66FED1FA" w14:textId="77777777" w:rsidR="00BE6751" w:rsidRDefault="00BE6751" w:rsidP="00133872"/>
    <w:p w14:paraId="255EC318" w14:textId="4DBCEB28" w:rsidR="007B3BEA" w:rsidRDefault="007B3BEA" w:rsidP="00133872">
      <w:r>
        <w:t>Output.</w:t>
      </w:r>
    </w:p>
    <w:p w14:paraId="1C89F144" w14:textId="77777777" w:rsidR="00BE6751" w:rsidRDefault="00BE6751" w:rsidP="00133872"/>
    <w:p w14:paraId="604EEE55" w14:textId="792724D7" w:rsidR="00BE6751" w:rsidRDefault="00BE6751" w:rsidP="00133872">
      <w:r>
        <w:rPr>
          <w:noProof/>
        </w:rPr>
        <w:drawing>
          <wp:inline distT="0" distB="0" distL="0" distR="0" wp14:anchorId="6DBD34B4" wp14:editId="0E9BCD1D">
            <wp:extent cx="1822450" cy="571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822450" cy="571500"/>
                    </a:xfrm>
                    <a:prstGeom prst="rect">
                      <a:avLst/>
                    </a:prstGeom>
                  </pic:spPr>
                </pic:pic>
              </a:graphicData>
            </a:graphic>
          </wp:inline>
        </w:drawing>
      </w:r>
    </w:p>
    <w:p w14:paraId="639635CC" w14:textId="149AABE7" w:rsidR="007B3BEA" w:rsidRDefault="007B3BEA" w:rsidP="00133872"/>
    <w:p w14:paraId="5A6FDD6A" w14:textId="42676E85" w:rsidR="00775B02" w:rsidRDefault="007B3BEA" w:rsidP="00F9017B">
      <w:r>
        <w:rPr>
          <w:noProof/>
        </w:rPr>
        <w:drawing>
          <wp:inline distT="0" distB="0" distL="0" distR="0" wp14:anchorId="5ED412F3" wp14:editId="52B344E9">
            <wp:extent cx="5683250" cy="1879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683250" cy="1879600"/>
                    </a:xfrm>
                    <a:prstGeom prst="rect">
                      <a:avLst/>
                    </a:prstGeom>
                  </pic:spPr>
                </pic:pic>
              </a:graphicData>
            </a:graphic>
          </wp:inline>
        </w:drawing>
      </w:r>
      <w:r w:rsidR="00BE6751">
        <w:t xml:space="preserve"> </w:t>
      </w:r>
    </w:p>
    <w:p w14:paraId="6B2A83CA" w14:textId="77777777" w:rsidR="003C7879" w:rsidRDefault="003C7879" w:rsidP="00133872">
      <w:pPr>
        <w:pStyle w:val="NormalIndent"/>
        <w:ind w:left="0"/>
      </w:pPr>
    </w:p>
    <w:p w14:paraId="437D93D4" w14:textId="77777777" w:rsidR="00924F32" w:rsidRDefault="00924F32" w:rsidP="00133872">
      <w:pPr>
        <w:pStyle w:val="NormalIndent"/>
        <w:ind w:left="0"/>
      </w:pPr>
    </w:p>
    <w:p w14:paraId="1F36CC67" w14:textId="77777777" w:rsidR="00924F32" w:rsidRDefault="00924F32" w:rsidP="00133872">
      <w:pPr>
        <w:pStyle w:val="NormalIndent"/>
        <w:ind w:left="0"/>
      </w:pPr>
    </w:p>
    <w:p w14:paraId="413D5457" w14:textId="77777777" w:rsidR="00924F32" w:rsidRDefault="00924F32" w:rsidP="00133872">
      <w:pPr>
        <w:pStyle w:val="NormalIndent"/>
        <w:ind w:left="0"/>
      </w:pPr>
    </w:p>
    <w:p w14:paraId="182994F6" w14:textId="77777777" w:rsidR="00924F32" w:rsidRDefault="00924F32" w:rsidP="00133872">
      <w:pPr>
        <w:pStyle w:val="NormalIndent"/>
        <w:ind w:left="0"/>
      </w:pPr>
    </w:p>
    <w:p w14:paraId="698C31BC" w14:textId="77777777" w:rsidR="00924F32" w:rsidRDefault="00924F32" w:rsidP="00133872">
      <w:pPr>
        <w:pStyle w:val="NormalIndent"/>
        <w:ind w:left="0"/>
      </w:pPr>
    </w:p>
    <w:p w14:paraId="734F0BB5" w14:textId="77777777" w:rsidR="00924F32" w:rsidRDefault="00924F32" w:rsidP="00133872">
      <w:pPr>
        <w:pStyle w:val="NormalIndent"/>
        <w:ind w:left="0"/>
      </w:pPr>
    </w:p>
    <w:p w14:paraId="7A4AFF75" w14:textId="77777777" w:rsidR="00924F32" w:rsidRDefault="00924F32" w:rsidP="00133872">
      <w:pPr>
        <w:pStyle w:val="NormalIndent"/>
        <w:ind w:left="0"/>
      </w:pPr>
    </w:p>
    <w:p w14:paraId="18642F41" w14:textId="77777777" w:rsidR="00924F32" w:rsidRDefault="00924F32" w:rsidP="00133872">
      <w:pPr>
        <w:pStyle w:val="NormalIndent"/>
        <w:ind w:left="0"/>
      </w:pPr>
    </w:p>
    <w:p w14:paraId="10633C18" w14:textId="77777777" w:rsidR="00924F32" w:rsidRDefault="00924F32" w:rsidP="00133872">
      <w:pPr>
        <w:pStyle w:val="NormalIndent"/>
        <w:ind w:left="0"/>
      </w:pPr>
    </w:p>
    <w:p w14:paraId="62EF5A6B" w14:textId="77777777" w:rsidR="00924F32" w:rsidRDefault="00924F32" w:rsidP="00133872">
      <w:pPr>
        <w:pStyle w:val="NormalIndent"/>
        <w:ind w:left="0"/>
      </w:pPr>
    </w:p>
    <w:p w14:paraId="45426B82" w14:textId="586CBB1C" w:rsidR="003812E1" w:rsidRPr="003812E1" w:rsidRDefault="003812E1" w:rsidP="003812E1">
      <w:pPr>
        <w:pStyle w:val="Heading3"/>
      </w:pPr>
      <w:bookmarkStart w:id="48" w:name="_Toc182359209"/>
      <w:r>
        <w:lastRenderedPageBreak/>
        <w:t>mCRTool</w:t>
      </w:r>
      <w:bookmarkEnd w:id="48"/>
    </w:p>
    <w:p w14:paraId="2274F273" w14:textId="2D151045" w:rsidR="003812E1" w:rsidRDefault="003812E1" w:rsidP="00133872">
      <w:pPr>
        <w:pStyle w:val="NormalIndent"/>
        <w:ind w:left="0"/>
      </w:pPr>
      <w:r>
        <w:t xml:space="preserve">Allow users generate script files for many CR </w:t>
      </w:r>
      <w:r w:rsidR="009970BE">
        <w:t xml:space="preserve">DATA </w:t>
      </w:r>
      <w:r>
        <w:t>files</w:t>
      </w:r>
      <w:r w:rsidR="009970BE">
        <w:t xml:space="preserve"> (Excel)</w:t>
      </w:r>
      <w:r>
        <w:t xml:space="preserve"> from RF team with different template files, allow user include the bl/deb cell</w:t>
      </w:r>
      <w:r w:rsidR="00924F32">
        <w:t>/MO</w:t>
      </w:r>
      <w:r>
        <w:t xml:space="preserve"> to the scripts or not. This utility helpful when users have some CRs</w:t>
      </w:r>
      <w:r w:rsidR="00DE0A72">
        <w:t xml:space="preserve"> need to generate script to one output folder.</w:t>
      </w:r>
    </w:p>
    <w:p w14:paraId="51962E46" w14:textId="77777777" w:rsidR="009970BE" w:rsidRDefault="009970BE" w:rsidP="00133872">
      <w:pPr>
        <w:pStyle w:val="NormalIndent"/>
        <w:ind w:left="0"/>
      </w:pPr>
    </w:p>
    <w:p w14:paraId="1CAC4E91" w14:textId="7B58EBB6" w:rsidR="00CF6E30" w:rsidRDefault="002C5643" w:rsidP="00133872">
      <w:pPr>
        <w:pStyle w:val="NormalIndent"/>
        <w:ind w:left="0"/>
      </w:pPr>
      <w:r>
        <w:rPr>
          <w:noProof/>
        </w:rPr>
        <w:drawing>
          <wp:inline distT="0" distB="0" distL="0" distR="0" wp14:anchorId="1D57A0C0" wp14:editId="6BB3DA03">
            <wp:extent cx="5732145" cy="3433445"/>
            <wp:effectExtent l="0" t="0" r="0" b="0"/>
            <wp:docPr id="163490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900240" name=""/>
                    <pic:cNvPicPr/>
                  </pic:nvPicPr>
                  <pic:blipFill>
                    <a:blip r:embed="rId56"/>
                    <a:stretch>
                      <a:fillRect/>
                    </a:stretch>
                  </pic:blipFill>
                  <pic:spPr>
                    <a:xfrm>
                      <a:off x="0" y="0"/>
                      <a:ext cx="5732145" cy="3433445"/>
                    </a:xfrm>
                    <a:prstGeom prst="rect">
                      <a:avLst/>
                    </a:prstGeom>
                  </pic:spPr>
                </pic:pic>
              </a:graphicData>
            </a:graphic>
          </wp:inline>
        </w:drawing>
      </w:r>
    </w:p>
    <w:p w14:paraId="091366AD" w14:textId="77777777" w:rsidR="004420A6" w:rsidRDefault="004420A6" w:rsidP="00133872">
      <w:pPr>
        <w:pStyle w:val="NormalIndent"/>
        <w:ind w:left="0"/>
      </w:pPr>
    </w:p>
    <w:p w14:paraId="7D26E514" w14:textId="0D873DF4" w:rsidR="00CF6E30" w:rsidRDefault="002C5643" w:rsidP="00133872">
      <w:pPr>
        <w:pStyle w:val="NormalIndent"/>
        <w:ind w:left="0"/>
      </w:pPr>
      <w:r>
        <w:t>There are some options, just right click or double click to see more.</w:t>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41EF20F2" w:rsidR="00F433C2" w:rsidRDefault="00F433C2" w:rsidP="00133872">
      <w:pPr>
        <w:pStyle w:val="NormalIndent"/>
        <w:ind w:left="0"/>
      </w:pPr>
      <w:r>
        <w:t>1 – Browse and select CR files.</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format/amosbatch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33D9B0D2" w14:textId="77777777" w:rsidR="002C5643" w:rsidRDefault="002C5643" w:rsidP="00F433C2">
      <w:pPr>
        <w:pStyle w:val="NormalIndent"/>
        <w:ind w:left="0"/>
      </w:pPr>
    </w:p>
    <w:p w14:paraId="46C9107C" w14:textId="77777777" w:rsidR="002C5643" w:rsidRDefault="002C5643" w:rsidP="00F433C2">
      <w:pPr>
        <w:pStyle w:val="NormalIndent"/>
        <w:ind w:left="0"/>
      </w:pPr>
    </w:p>
    <w:p w14:paraId="15C92E8F" w14:textId="77777777" w:rsidR="002C5643" w:rsidRDefault="002C5643" w:rsidP="00F433C2">
      <w:pPr>
        <w:pStyle w:val="NormalIndent"/>
        <w:ind w:left="0"/>
      </w:pPr>
    </w:p>
    <w:p w14:paraId="7F67B352" w14:textId="77777777" w:rsidR="002C5643" w:rsidRDefault="002C5643" w:rsidP="00F433C2">
      <w:pPr>
        <w:pStyle w:val="NormalIndent"/>
        <w:ind w:left="0"/>
      </w:pPr>
    </w:p>
    <w:p w14:paraId="58C25255" w14:textId="77777777" w:rsidR="002C5643" w:rsidRDefault="002C5643" w:rsidP="00F433C2">
      <w:pPr>
        <w:pStyle w:val="NormalIndent"/>
        <w:ind w:left="0"/>
      </w:pPr>
    </w:p>
    <w:p w14:paraId="169D4FF5" w14:textId="77777777" w:rsidR="002C5643" w:rsidRDefault="002C5643" w:rsidP="00F433C2">
      <w:pPr>
        <w:pStyle w:val="NormalIndent"/>
        <w:ind w:left="0"/>
      </w:pPr>
    </w:p>
    <w:p w14:paraId="271DAF70" w14:textId="77777777" w:rsidR="002C5643" w:rsidRDefault="002C5643" w:rsidP="00F433C2">
      <w:pPr>
        <w:pStyle w:val="NormalIndent"/>
        <w:ind w:left="0"/>
      </w:pPr>
    </w:p>
    <w:p w14:paraId="06E92D7A" w14:textId="77777777" w:rsidR="002C5643" w:rsidRDefault="002C5643" w:rsidP="00F433C2">
      <w:pPr>
        <w:pStyle w:val="NormalIndent"/>
        <w:ind w:left="0"/>
      </w:pPr>
    </w:p>
    <w:p w14:paraId="34AE4B46" w14:textId="77777777" w:rsidR="002C5643" w:rsidRDefault="002C5643" w:rsidP="00F433C2">
      <w:pPr>
        <w:pStyle w:val="NormalIndent"/>
        <w:ind w:left="0"/>
      </w:pPr>
    </w:p>
    <w:p w14:paraId="0BA949DA" w14:textId="3A8252C6" w:rsidR="00523CDF" w:rsidRDefault="00523CDF" w:rsidP="00F433C2">
      <w:pPr>
        <w:pStyle w:val="NormalIndent"/>
        <w:ind w:left="0"/>
      </w:pPr>
      <w:r>
        <w:lastRenderedPageBreak/>
        <w:t>Example:</w:t>
      </w:r>
    </w:p>
    <w:p w14:paraId="3C9BCCB3" w14:textId="77777777" w:rsidR="00523CDF" w:rsidRDefault="00523CDF" w:rsidP="00F433C2">
      <w:pPr>
        <w:pStyle w:val="NormalIndent"/>
        <w:ind w:left="0"/>
      </w:pPr>
    </w:p>
    <w:p w14:paraId="2D024C90" w14:textId="77BD4C18" w:rsidR="00523CDF" w:rsidRDefault="00523CDF" w:rsidP="00F433C2">
      <w:pPr>
        <w:pStyle w:val="NormalIndent"/>
        <w:ind w:left="0"/>
      </w:pPr>
      <w:r>
        <w:rPr>
          <w:noProof/>
        </w:rPr>
        <w:drawing>
          <wp:inline distT="0" distB="0" distL="0" distR="0" wp14:anchorId="3B3D13E5" wp14:editId="7EE1340E">
            <wp:extent cx="5732145" cy="32232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2145" cy="3223260"/>
                    </a:xfrm>
                    <a:prstGeom prst="rect">
                      <a:avLst/>
                    </a:prstGeom>
                  </pic:spPr>
                </pic:pic>
              </a:graphicData>
            </a:graphic>
          </wp:inline>
        </w:drawing>
      </w:r>
    </w:p>
    <w:p w14:paraId="40A6D51C" w14:textId="77777777" w:rsidR="004420A6" w:rsidRDefault="004420A6" w:rsidP="00F433C2">
      <w:pPr>
        <w:pStyle w:val="NormalIndent"/>
        <w:ind w:left="0"/>
      </w:pPr>
    </w:p>
    <w:p w14:paraId="4FF7AA28" w14:textId="4856AFE6" w:rsidR="00523CDF" w:rsidRDefault="00523CDF" w:rsidP="00F433C2">
      <w:pPr>
        <w:pStyle w:val="NormalIndent"/>
        <w:ind w:left="0"/>
      </w:pPr>
      <w:r>
        <w:t>Output:</w:t>
      </w:r>
    </w:p>
    <w:p w14:paraId="50AF0F58" w14:textId="77777777" w:rsidR="00523CDF" w:rsidRDefault="00523CDF" w:rsidP="00F433C2">
      <w:pPr>
        <w:pStyle w:val="NormalIndent"/>
        <w:ind w:left="0"/>
      </w:pPr>
    </w:p>
    <w:p w14:paraId="1AC1B443" w14:textId="5DF68C31" w:rsidR="00523CDF" w:rsidRDefault="00523CDF" w:rsidP="00F433C2">
      <w:pPr>
        <w:pStyle w:val="NormalIndent"/>
        <w:ind w:left="0"/>
      </w:pPr>
      <w:r>
        <w:rPr>
          <w:noProof/>
        </w:rPr>
        <w:drawing>
          <wp:inline distT="0" distB="0" distL="0" distR="0" wp14:anchorId="566D2936" wp14:editId="5012CD11">
            <wp:extent cx="5732145" cy="36328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2145" cy="3632835"/>
                    </a:xfrm>
                    <a:prstGeom prst="rect">
                      <a:avLst/>
                    </a:prstGeom>
                  </pic:spPr>
                </pic:pic>
              </a:graphicData>
            </a:graphic>
          </wp:inline>
        </w:drawing>
      </w:r>
    </w:p>
    <w:p w14:paraId="6DDF575C" w14:textId="77777777" w:rsidR="00523CDF" w:rsidRDefault="00523CDF" w:rsidP="00F433C2">
      <w:pPr>
        <w:pStyle w:val="NormalIndent"/>
        <w:ind w:left="0"/>
      </w:pPr>
    </w:p>
    <w:p w14:paraId="7ECA9A2E" w14:textId="731DF170" w:rsidR="00523CDF" w:rsidRDefault="00523CDF" w:rsidP="00F433C2">
      <w:pPr>
        <w:pStyle w:val="NormalIndent"/>
        <w:ind w:left="0"/>
      </w:pPr>
      <w:r>
        <w:rPr>
          <w:noProof/>
        </w:rPr>
        <w:lastRenderedPageBreak/>
        <w:drawing>
          <wp:inline distT="0" distB="0" distL="0" distR="0" wp14:anchorId="5EC44435" wp14:editId="2B8225AB">
            <wp:extent cx="5732145" cy="34594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2145" cy="3459480"/>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Default="00000000" w:rsidP="00003C0C">
      <w:hyperlink r:id="rId60" w:history="1">
        <w:r w:rsidR="00003C0C">
          <w:rPr>
            <w:rStyle w:val="Hyperlink"/>
            <w:lang w:val="en"/>
          </w:rPr>
          <w:t>Demo Video: How to use mCRTool in MoshellEditor to generate script for multi CR Files (Excel files from RF).</w:t>
        </w:r>
      </w:hyperlink>
      <w:r w:rsidR="00003C0C">
        <w:t xml:space="preserve"> </w:t>
      </w:r>
    </w:p>
    <w:p w14:paraId="4FBB0F7B" w14:textId="77777777" w:rsidR="004420A6" w:rsidRDefault="004420A6" w:rsidP="00003C0C">
      <w:pPr>
        <w:rPr>
          <w:rFonts w:ascii="Times New Roman" w:hAnsi="Times New Roman"/>
          <w:sz w:val="24"/>
          <w:lang w:val="en-US"/>
        </w:rPr>
      </w:pPr>
    </w:p>
    <w:p w14:paraId="3C9FFD75" w14:textId="20FF12D1" w:rsidR="004E2AC4" w:rsidRDefault="004E2AC4" w:rsidP="00003C0C">
      <w:pPr>
        <w:rPr>
          <w:rFonts w:ascii="Times New Roman" w:hAnsi="Times New Roman"/>
          <w:sz w:val="24"/>
          <w:lang w:val="en-US"/>
        </w:rPr>
      </w:pPr>
      <w:r>
        <w:rPr>
          <w:rFonts w:ascii="Times New Roman" w:hAnsi="Times New Roman"/>
          <w:sz w:val="24"/>
          <w:lang w:val="en-US"/>
        </w:rPr>
        <w:t>In this version. The new function “Auto Process” will auto generate scripts by searching best matching give template file with provided data sheets.</w:t>
      </w:r>
    </w:p>
    <w:p w14:paraId="2B63FD33" w14:textId="77777777" w:rsidR="004E2AC4" w:rsidRDefault="004E2AC4" w:rsidP="00003C0C">
      <w:pPr>
        <w:rPr>
          <w:rFonts w:ascii="Times New Roman" w:hAnsi="Times New Roman"/>
          <w:sz w:val="24"/>
          <w:lang w:val="en-US"/>
        </w:rPr>
      </w:pPr>
    </w:p>
    <w:p w14:paraId="2268D460" w14:textId="738E07DE" w:rsidR="004E2AC4" w:rsidRDefault="004E2AC4" w:rsidP="00003C0C">
      <w:pPr>
        <w:rPr>
          <w:rFonts w:ascii="Times New Roman" w:hAnsi="Times New Roman"/>
          <w:sz w:val="24"/>
          <w:lang w:val="en-US"/>
        </w:rPr>
      </w:pPr>
      <w:r>
        <w:rPr>
          <w:noProof/>
        </w:rPr>
        <w:drawing>
          <wp:inline distT="0" distB="0" distL="0" distR="0" wp14:anchorId="2AD0BE52" wp14:editId="6BCCA3FA">
            <wp:extent cx="5732145" cy="1042670"/>
            <wp:effectExtent l="0" t="0" r="0" b="0"/>
            <wp:docPr id="1046631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31166" name=""/>
                    <pic:cNvPicPr/>
                  </pic:nvPicPr>
                  <pic:blipFill>
                    <a:blip r:embed="rId61"/>
                    <a:stretch>
                      <a:fillRect/>
                    </a:stretch>
                  </pic:blipFill>
                  <pic:spPr>
                    <a:xfrm>
                      <a:off x="0" y="0"/>
                      <a:ext cx="5732145" cy="1042670"/>
                    </a:xfrm>
                    <a:prstGeom prst="rect">
                      <a:avLst/>
                    </a:prstGeom>
                  </pic:spPr>
                </pic:pic>
              </a:graphicData>
            </a:graphic>
          </wp:inline>
        </w:drawing>
      </w:r>
    </w:p>
    <w:p w14:paraId="4E3297F5" w14:textId="77777777" w:rsidR="004E2AC4" w:rsidRDefault="004E2AC4" w:rsidP="00003C0C">
      <w:pPr>
        <w:rPr>
          <w:rFonts w:ascii="Times New Roman" w:hAnsi="Times New Roman"/>
          <w:sz w:val="24"/>
          <w:lang w:val="en-US"/>
        </w:rPr>
      </w:pPr>
    </w:p>
    <w:p w14:paraId="77574787" w14:textId="6910C52F" w:rsidR="00FA33D4" w:rsidRDefault="00FA33D4" w:rsidP="00FA33D4">
      <w:pPr>
        <w:rPr>
          <w:rFonts w:ascii="Times New Roman" w:hAnsi="Times New Roman"/>
          <w:sz w:val="24"/>
          <w:lang w:val="en-US"/>
        </w:rPr>
      </w:pPr>
      <w:r>
        <w:rPr>
          <w:b/>
          <w:bCs/>
        </w:rPr>
        <w:t xml:space="preserve">Demo Video: </w:t>
      </w:r>
      <w:hyperlink r:id="rId62" w:history="1">
        <w:r>
          <w:rPr>
            <w:rStyle w:val="Hyperlink"/>
            <w:lang w:val="en"/>
          </w:rPr>
          <w:t>mCRTool auto generated scripts base on Datasheet and provided template lists. It automatically selects the best matched template with the given data sheet from RF team.</w:t>
        </w:r>
      </w:hyperlink>
      <w:r>
        <w:t xml:space="preserve"> </w:t>
      </w:r>
    </w:p>
    <w:p w14:paraId="435705E3" w14:textId="77777777" w:rsidR="004E2AC4" w:rsidRDefault="004E2AC4" w:rsidP="00003C0C">
      <w:pPr>
        <w:rPr>
          <w:rFonts w:ascii="Times New Roman" w:hAnsi="Times New Roman"/>
          <w:sz w:val="24"/>
          <w:lang w:val="en-US"/>
        </w:rPr>
      </w:pPr>
    </w:p>
    <w:p w14:paraId="779A2605" w14:textId="77777777" w:rsidR="007E3CA9" w:rsidRDefault="007E3CA9" w:rsidP="00003C0C">
      <w:pPr>
        <w:rPr>
          <w:rFonts w:ascii="Times New Roman" w:hAnsi="Times New Roman"/>
          <w:sz w:val="24"/>
          <w:lang w:val="en-US"/>
        </w:rPr>
      </w:pPr>
    </w:p>
    <w:p w14:paraId="06A869EA" w14:textId="77777777" w:rsidR="007E3CA9" w:rsidRDefault="007E3CA9" w:rsidP="00003C0C">
      <w:pPr>
        <w:rPr>
          <w:rFonts w:ascii="Times New Roman" w:hAnsi="Times New Roman"/>
          <w:sz w:val="24"/>
          <w:lang w:val="en-US"/>
        </w:rPr>
      </w:pPr>
    </w:p>
    <w:p w14:paraId="7848979D" w14:textId="77777777" w:rsidR="007E3CA9" w:rsidRDefault="007E3CA9" w:rsidP="00003C0C">
      <w:pPr>
        <w:rPr>
          <w:rFonts w:ascii="Times New Roman" w:hAnsi="Times New Roman"/>
          <w:sz w:val="24"/>
          <w:lang w:val="en-US"/>
        </w:rPr>
      </w:pPr>
    </w:p>
    <w:p w14:paraId="1420D872" w14:textId="77777777" w:rsidR="007E3CA9" w:rsidRDefault="007E3CA9" w:rsidP="00003C0C">
      <w:pPr>
        <w:rPr>
          <w:rFonts w:ascii="Times New Roman" w:hAnsi="Times New Roman"/>
          <w:sz w:val="24"/>
          <w:lang w:val="en-US"/>
        </w:rPr>
      </w:pPr>
    </w:p>
    <w:p w14:paraId="17708B4D" w14:textId="77777777" w:rsidR="007E3CA9" w:rsidRDefault="007E3CA9" w:rsidP="00003C0C">
      <w:pPr>
        <w:rPr>
          <w:rFonts w:ascii="Times New Roman" w:hAnsi="Times New Roman"/>
          <w:sz w:val="24"/>
          <w:lang w:val="en-US"/>
        </w:rPr>
      </w:pPr>
    </w:p>
    <w:p w14:paraId="42FE4B05" w14:textId="77777777" w:rsidR="007E3CA9" w:rsidRDefault="007E3CA9" w:rsidP="00003C0C">
      <w:pPr>
        <w:rPr>
          <w:rFonts w:ascii="Times New Roman" w:hAnsi="Times New Roman"/>
          <w:sz w:val="24"/>
          <w:lang w:val="en-US"/>
        </w:rPr>
      </w:pPr>
    </w:p>
    <w:p w14:paraId="42443AA4" w14:textId="77777777" w:rsidR="007E3CA9" w:rsidRDefault="007E3CA9" w:rsidP="00003C0C">
      <w:pPr>
        <w:rPr>
          <w:rFonts w:ascii="Times New Roman" w:hAnsi="Times New Roman"/>
          <w:sz w:val="24"/>
          <w:lang w:val="en-US"/>
        </w:rPr>
      </w:pPr>
    </w:p>
    <w:p w14:paraId="64936285" w14:textId="77777777" w:rsidR="004E2AC4" w:rsidRPr="00003C0C" w:rsidRDefault="004E2AC4" w:rsidP="00003C0C">
      <w:pPr>
        <w:rPr>
          <w:rFonts w:ascii="Times New Roman" w:hAnsi="Times New Roman"/>
          <w:sz w:val="24"/>
          <w:lang w:val="en-US"/>
        </w:rPr>
      </w:pPr>
    </w:p>
    <w:p w14:paraId="21B7D5A6" w14:textId="5E9924F9" w:rsidR="00797C65" w:rsidRDefault="002C5643" w:rsidP="00797C65">
      <w:pPr>
        <w:pStyle w:val="Heading3"/>
        <w:rPr>
          <w:rFonts w:ascii="Arial" w:hAnsi="Arial" w:cs="Arial"/>
          <w:bCs/>
          <w:sz w:val="22"/>
          <w:szCs w:val="22"/>
        </w:rPr>
      </w:pPr>
      <w:bookmarkStart w:id="49" w:name="_Toc182359210"/>
      <w:r>
        <w:rPr>
          <w:rFonts w:ascii="Arial" w:hAnsi="Arial" w:cs="Arial"/>
          <w:bCs/>
          <w:sz w:val="22"/>
          <w:szCs w:val="22"/>
        </w:rPr>
        <w:lastRenderedPageBreak/>
        <w:t>LogParser</w:t>
      </w:r>
      <w:bookmarkEnd w:id="49"/>
    </w:p>
    <w:p w14:paraId="5D2C1FBC" w14:textId="52E4A090" w:rsidR="00133872" w:rsidRDefault="00133872" w:rsidP="00133872">
      <w:r w:rsidRPr="006360AC">
        <w:t xml:space="preserve">Allow users to parse </w:t>
      </w:r>
      <w:r>
        <w:t>M</w:t>
      </w:r>
      <w:r w:rsidRPr="006360AC">
        <w:t>oshell command log files in a folder.</w:t>
      </w:r>
    </w:p>
    <w:p w14:paraId="27F08B75" w14:textId="77777777" w:rsidR="00E6629C" w:rsidRDefault="00E6629C" w:rsidP="00133872"/>
    <w:p w14:paraId="21393174" w14:textId="3649687A" w:rsidR="002C5643" w:rsidRDefault="002C5643" w:rsidP="00133872">
      <w:r>
        <w:rPr>
          <w:noProof/>
        </w:rPr>
        <w:drawing>
          <wp:inline distT="0" distB="0" distL="0" distR="0" wp14:anchorId="3939DC73" wp14:editId="554E5D47">
            <wp:extent cx="5732145" cy="3433445"/>
            <wp:effectExtent l="0" t="0" r="0" b="0"/>
            <wp:docPr id="40381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12458" name=""/>
                    <pic:cNvPicPr/>
                  </pic:nvPicPr>
                  <pic:blipFill>
                    <a:blip r:embed="rId63"/>
                    <a:stretch>
                      <a:fillRect/>
                    </a:stretch>
                  </pic:blipFill>
                  <pic:spPr>
                    <a:xfrm>
                      <a:off x="0" y="0"/>
                      <a:ext cx="5732145" cy="3433445"/>
                    </a:xfrm>
                    <a:prstGeom prst="rect">
                      <a:avLst/>
                    </a:prstGeom>
                  </pic:spPr>
                </pic:pic>
              </a:graphicData>
            </a:graphic>
          </wp:inline>
        </w:drawing>
      </w:r>
    </w:p>
    <w:p w14:paraId="00CA4ADD" w14:textId="1D8A9200" w:rsidR="00133872" w:rsidRDefault="00133872" w:rsidP="00133872"/>
    <w:p w14:paraId="275A474D" w14:textId="7F4470A6" w:rsidR="002C5643" w:rsidRDefault="002C5643" w:rsidP="00133872">
      <w:r>
        <w:t>There are some options:</w:t>
      </w:r>
    </w:p>
    <w:p w14:paraId="192FECC1" w14:textId="77777777" w:rsidR="002C5643" w:rsidRDefault="002C5643" w:rsidP="00133872"/>
    <w:p w14:paraId="6450AF29" w14:textId="0B1140EB" w:rsidR="002C5643" w:rsidRDefault="002C5643" w:rsidP="002C5643">
      <w:pPr>
        <w:pStyle w:val="ListParagraph"/>
        <w:numPr>
          <w:ilvl w:val="0"/>
          <w:numId w:val="16"/>
        </w:numPr>
      </w:pPr>
      <w:r>
        <w:t>Parse CR’s FolderLog (To parse/summary folderlogs after executed scripts generated by mCRTool.)</w:t>
      </w:r>
    </w:p>
    <w:p w14:paraId="246B6525" w14:textId="687F7355" w:rsidR="00C4008C" w:rsidRDefault="002C5643" w:rsidP="002C5643">
      <w:pPr>
        <w:pStyle w:val="ListParagraph"/>
        <w:numPr>
          <w:ilvl w:val="0"/>
          <w:numId w:val="16"/>
        </w:numPr>
      </w:pPr>
      <w:r w:rsidRPr="002C5643">
        <w:t>Parse All Commands FolderLog</w:t>
      </w:r>
      <w:r>
        <w:t xml:space="preserve"> (To parse/summary folderlogs contains moshell command’s results.)</w:t>
      </w:r>
    </w:p>
    <w:p w14:paraId="590A42D1" w14:textId="34E98552" w:rsidR="002C5643" w:rsidRDefault="002C5643" w:rsidP="002C5643">
      <w:pPr>
        <w:pStyle w:val="ListParagraph"/>
        <w:numPr>
          <w:ilvl w:val="0"/>
          <w:numId w:val="16"/>
        </w:numPr>
      </w:pPr>
      <w:r w:rsidRPr="002C5643">
        <w:t>Compare Before/After FolderLog</w:t>
      </w:r>
      <w:r>
        <w:t xml:space="preserve"> (To parse/summary folderlog before/after executed scripts generated by mCRTool with included option ‘pre/post HC’).</w:t>
      </w:r>
    </w:p>
    <w:p w14:paraId="5B4B1E70" w14:textId="77777777" w:rsidR="002C5643" w:rsidRDefault="002C5643" w:rsidP="002C5643">
      <w:pPr>
        <w:pStyle w:val="ListParagraph"/>
        <w:ind w:left="1080"/>
      </w:pPr>
    </w:p>
    <w:p w14:paraId="42C90C65" w14:textId="64D2158B" w:rsidR="002C5643" w:rsidRDefault="002C5643" w:rsidP="002C5643">
      <w:r>
        <w:t>Select parse options by click on dropdown lists.</w:t>
      </w:r>
    </w:p>
    <w:p w14:paraId="6BCF1D92" w14:textId="77777777" w:rsidR="002C5643" w:rsidRDefault="002C5643" w:rsidP="002C5643">
      <w:pPr>
        <w:pStyle w:val="ListParagraph"/>
        <w:ind w:left="1080"/>
      </w:pPr>
    </w:p>
    <w:p w14:paraId="689C8E5D" w14:textId="77777777" w:rsidR="002C5643" w:rsidRDefault="002C5643" w:rsidP="002C5643">
      <w:pPr>
        <w:pStyle w:val="ListParagraph"/>
        <w:ind w:left="1080"/>
      </w:pPr>
    </w:p>
    <w:p w14:paraId="18886283" w14:textId="77777777" w:rsidR="002C5643" w:rsidRDefault="002C5643" w:rsidP="002C5643">
      <w:pPr>
        <w:pStyle w:val="ListParagraph"/>
        <w:ind w:left="1080"/>
      </w:pPr>
    </w:p>
    <w:p w14:paraId="585BDCFD" w14:textId="77777777" w:rsidR="002C5643" w:rsidRDefault="002C5643" w:rsidP="002C5643">
      <w:pPr>
        <w:pStyle w:val="ListParagraph"/>
        <w:ind w:left="1080"/>
      </w:pPr>
    </w:p>
    <w:p w14:paraId="5A96D03D" w14:textId="77777777" w:rsidR="002C5643" w:rsidRDefault="002C5643" w:rsidP="002C5643">
      <w:pPr>
        <w:pStyle w:val="ListParagraph"/>
        <w:ind w:left="1080"/>
      </w:pPr>
    </w:p>
    <w:p w14:paraId="62719139" w14:textId="77777777" w:rsidR="002C5643" w:rsidRDefault="002C5643" w:rsidP="002C5643">
      <w:pPr>
        <w:pStyle w:val="ListParagraph"/>
        <w:ind w:left="1080"/>
      </w:pPr>
    </w:p>
    <w:p w14:paraId="755AE6F6" w14:textId="77777777" w:rsidR="002C5643" w:rsidRDefault="002C5643" w:rsidP="002C5643">
      <w:pPr>
        <w:pStyle w:val="ListParagraph"/>
        <w:ind w:left="1080"/>
      </w:pPr>
    </w:p>
    <w:p w14:paraId="3D26729E" w14:textId="77777777" w:rsidR="002C5643" w:rsidRDefault="002C5643" w:rsidP="002C5643">
      <w:pPr>
        <w:pStyle w:val="ListParagraph"/>
        <w:ind w:left="1080"/>
      </w:pPr>
    </w:p>
    <w:p w14:paraId="55403408" w14:textId="77777777" w:rsidR="002C5643" w:rsidRDefault="002C5643" w:rsidP="002C5643">
      <w:pPr>
        <w:pStyle w:val="ListParagraph"/>
        <w:ind w:left="1080"/>
      </w:pPr>
    </w:p>
    <w:p w14:paraId="286DEED3" w14:textId="77777777" w:rsidR="002C5643" w:rsidRDefault="002C5643" w:rsidP="002C5643">
      <w:pPr>
        <w:pStyle w:val="ListParagraph"/>
        <w:ind w:left="1080"/>
      </w:pPr>
    </w:p>
    <w:p w14:paraId="0C3453ED" w14:textId="77777777" w:rsidR="002C5643" w:rsidRDefault="002C5643" w:rsidP="002C5643">
      <w:pPr>
        <w:pStyle w:val="ListParagraph"/>
        <w:ind w:left="1080"/>
      </w:pPr>
    </w:p>
    <w:p w14:paraId="4563F3A3" w14:textId="77777777" w:rsidR="002C5643" w:rsidRDefault="002C5643" w:rsidP="002C5643">
      <w:pPr>
        <w:pStyle w:val="ListParagraph"/>
        <w:ind w:left="1080"/>
      </w:pPr>
    </w:p>
    <w:p w14:paraId="13691C3C" w14:textId="77777777" w:rsidR="002C5643" w:rsidRDefault="002C5643" w:rsidP="002C5643">
      <w:pPr>
        <w:pStyle w:val="ListParagraph"/>
        <w:ind w:left="1080"/>
      </w:pPr>
    </w:p>
    <w:p w14:paraId="66C1E8F8" w14:textId="77777777" w:rsidR="002C5643" w:rsidRDefault="002C5643" w:rsidP="002C5643">
      <w:pPr>
        <w:pStyle w:val="ListParagraph"/>
        <w:ind w:left="1080"/>
      </w:pPr>
    </w:p>
    <w:p w14:paraId="59BEE5B1" w14:textId="77777777" w:rsidR="002C5643" w:rsidRDefault="002C5643" w:rsidP="002C5643">
      <w:pPr>
        <w:pStyle w:val="ListParagraph"/>
        <w:ind w:left="1080"/>
      </w:pPr>
    </w:p>
    <w:p w14:paraId="10F4CADE" w14:textId="77777777" w:rsidR="002C5643" w:rsidRPr="002C5643" w:rsidRDefault="002C5643" w:rsidP="002C5643">
      <w:pPr>
        <w:pStyle w:val="ListParagraph"/>
        <w:ind w:left="1080"/>
      </w:pPr>
    </w:p>
    <w:p w14:paraId="6BA6B269" w14:textId="5F4DFD82" w:rsidR="00133872" w:rsidRDefault="00133872" w:rsidP="00133872">
      <w:pPr>
        <w:rPr>
          <w:b/>
          <w:bCs/>
        </w:rPr>
      </w:pPr>
      <w:r w:rsidRPr="004F3EC4">
        <w:rPr>
          <w:b/>
          <w:bCs/>
        </w:rPr>
        <w:t>Output Fi</w:t>
      </w:r>
      <w:r w:rsidR="002C5643">
        <w:rPr>
          <w:b/>
          <w:bCs/>
        </w:rPr>
        <w:t>l</w:t>
      </w:r>
      <w:r w:rsidRPr="004F3EC4">
        <w:rPr>
          <w:b/>
          <w:bCs/>
        </w:rPr>
        <w:t>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3EE31AFC" w14:textId="77777777" w:rsidR="004352B1" w:rsidRDefault="004352B1" w:rsidP="00133872">
      <w:pPr>
        <w:rPr>
          <w:b/>
          <w:bCs/>
        </w:rPr>
      </w:pPr>
    </w:p>
    <w:p w14:paraId="40F51EEB" w14:textId="3555FD4C"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t>If there are different between before and after CR, it will list out</w:t>
      </w:r>
      <w:r w:rsidR="00474296">
        <w:t xml:space="preserve"> and show new/old alarms</w:t>
      </w:r>
      <w:r>
        <w:t>.</w:t>
      </w:r>
    </w:p>
    <w:p w14:paraId="42106289" w14:textId="5CEFABBC" w:rsidR="00133872" w:rsidRDefault="00133872" w:rsidP="00133872">
      <w:r w:rsidRPr="00894C23">
        <w:rPr>
          <w:b/>
          <w:bCs/>
        </w:rPr>
        <w:t>MoStatus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085" cy="3449955"/>
                    </a:xfrm>
                    <a:prstGeom prst="rect">
                      <a:avLst/>
                    </a:prstGeom>
                  </pic:spPr>
                </pic:pic>
              </a:graphicData>
            </a:graphic>
          </wp:inline>
        </w:drawing>
      </w:r>
    </w:p>
    <w:p w14:paraId="667DE967" w14:textId="77777777" w:rsidR="003C7879" w:rsidRDefault="003C7879" w:rsidP="00133872">
      <w:pPr>
        <w:rPr>
          <w:b/>
          <w:bCs/>
        </w:rPr>
      </w:pPr>
    </w:p>
    <w:p w14:paraId="01B8CC23" w14:textId="33C209E3" w:rsidR="00133872" w:rsidRDefault="00133872" w:rsidP="00133872">
      <w:r w:rsidRPr="0086643F">
        <w:rPr>
          <w:b/>
          <w:bCs/>
        </w:rPr>
        <w:t>CommandStatus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4896" cy="3322916"/>
                    </a:xfrm>
                    <a:prstGeom prst="rect">
                      <a:avLst/>
                    </a:prstGeom>
                  </pic:spPr>
                </pic:pic>
              </a:graphicData>
            </a:graphic>
          </wp:inline>
        </w:drawing>
      </w:r>
    </w:p>
    <w:p w14:paraId="7A78D028" w14:textId="77777777" w:rsidR="002E2577" w:rsidRDefault="002E2577" w:rsidP="00133872"/>
    <w:p w14:paraId="03158C8C" w14:textId="22D1E4C7" w:rsidR="003C7879" w:rsidRDefault="003C7879" w:rsidP="00133872">
      <w:r>
        <w:t>Note:</w:t>
      </w:r>
    </w:p>
    <w:p w14:paraId="74848EDF" w14:textId="77777777" w:rsidR="000C6500" w:rsidRDefault="000C6500" w:rsidP="00133872"/>
    <w:p w14:paraId="400344D0" w14:textId="347480F9" w:rsidR="003C7879" w:rsidRDefault="003C7879" w:rsidP="00133872">
      <w:r>
        <w:t>Option to show the summary information:</w:t>
      </w:r>
    </w:p>
    <w:p w14:paraId="4A24CDFB" w14:textId="00FEE995" w:rsidR="003C7879" w:rsidRDefault="003C7879" w:rsidP="00133872"/>
    <w:p w14:paraId="4E53B2F9" w14:textId="68B5E18D" w:rsidR="003C7879" w:rsidRDefault="002E2577" w:rsidP="00133872">
      <w:r>
        <w:rPr>
          <w:noProof/>
        </w:rPr>
        <w:drawing>
          <wp:inline distT="0" distB="0" distL="0" distR="0" wp14:anchorId="249AD49D" wp14:editId="15E7A5BF">
            <wp:extent cx="4831080" cy="32080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831080" cy="3208020"/>
                    </a:xfrm>
                    <a:prstGeom prst="rect">
                      <a:avLst/>
                    </a:prstGeom>
                  </pic:spPr>
                </pic:pic>
              </a:graphicData>
            </a:graphic>
          </wp:inline>
        </w:drawing>
      </w:r>
    </w:p>
    <w:p w14:paraId="543F8A0C" w14:textId="77777777" w:rsidR="007F616D" w:rsidRDefault="007F616D" w:rsidP="00133872"/>
    <w:p w14:paraId="5FA1C843" w14:textId="7635F914" w:rsidR="00EC6650" w:rsidRDefault="00EC6650" w:rsidP="00133872">
      <w:r>
        <w:t>Summary of pre/post check report.</w:t>
      </w:r>
    </w:p>
    <w:p w14:paraId="42A2804E" w14:textId="77777777" w:rsidR="00EC6650" w:rsidRDefault="00EC6650" w:rsidP="00133872"/>
    <w:p w14:paraId="24CF7029" w14:textId="54489933" w:rsidR="007F616D" w:rsidRPr="00DB15A0" w:rsidRDefault="003A0A3D" w:rsidP="00133872">
      <w:r>
        <w:rPr>
          <w:noProof/>
        </w:rPr>
        <w:drawing>
          <wp:inline distT="0" distB="0" distL="0" distR="0" wp14:anchorId="002A12C5" wp14:editId="29566F2E">
            <wp:extent cx="5732145" cy="2564130"/>
            <wp:effectExtent l="0" t="0" r="0" b="0"/>
            <wp:docPr id="905163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63615" name=""/>
                    <pic:cNvPicPr/>
                  </pic:nvPicPr>
                  <pic:blipFill>
                    <a:blip r:embed="rId69"/>
                    <a:stretch>
                      <a:fillRect/>
                    </a:stretch>
                  </pic:blipFill>
                  <pic:spPr>
                    <a:xfrm>
                      <a:off x="0" y="0"/>
                      <a:ext cx="5732145" cy="2564130"/>
                    </a:xfrm>
                    <a:prstGeom prst="rect">
                      <a:avLst/>
                    </a:prstGeom>
                  </pic:spPr>
                </pic:pic>
              </a:graphicData>
            </a:graphic>
          </wp:inline>
        </w:drawing>
      </w:r>
    </w:p>
    <w:p w14:paraId="03985ACE" w14:textId="77777777" w:rsidR="00267BBB" w:rsidRPr="00267BBB" w:rsidRDefault="00267BBB" w:rsidP="00267BBB">
      <w:pPr>
        <w:pStyle w:val="NormalIndent"/>
        <w:ind w:left="0"/>
      </w:pPr>
    </w:p>
    <w:p w14:paraId="22F4C18C" w14:textId="1E200F57" w:rsidR="003F697B" w:rsidRPr="000E39F5" w:rsidRDefault="00FC0A90" w:rsidP="000E39F5">
      <w:pPr>
        <w:pStyle w:val="Heading3"/>
        <w:rPr>
          <w:rFonts w:ascii="Arial" w:hAnsi="Arial" w:cs="Arial"/>
          <w:bCs/>
          <w:sz w:val="22"/>
          <w:szCs w:val="22"/>
        </w:rPr>
      </w:pPr>
      <w:bookmarkStart w:id="50" w:name="_Toc182359211"/>
      <w:r>
        <w:rPr>
          <w:rFonts w:ascii="Arial" w:hAnsi="Arial" w:cs="Arial"/>
          <w:bCs/>
          <w:sz w:val="22"/>
          <w:szCs w:val="22"/>
        </w:rPr>
        <w:t>S</w:t>
      </w:r>
      <w:r w:rsidR="00E80BC8">
        <w:rPr>
          <w:rFonts w:ascii="Arial" w:hAnsi="Arial" w:cs="Arial"/>
          <w:bCs/>
          <w:sz w:val="22"/>
          <w:szCs w:val="22"/>
        </w:rPr>
        <w:t>SH</w:t>
      </w:r>
      <w:bookmarkEnd w:id="50"/>
    </w:p>
    <w:p w14:paraId="78501D73" w14:textId="77777777" w:rsidR="00624F5C" w:rsidRDefault="00FC0A90" w:rsidP="00FC0A90">
      <w:pPr>
        <w:pStyle w:val="NormalIndent"/>
        <w:ind w:left="0"/>
      </w:pPr>
      <w:r>
        <w:t>This function allows user</w:t>
      </w:r>
      <w:r w:rsidR="00624F5C">
        <w:t>:</w:t>
      </w:r>
    </w:p>
    <w:p w14:paraId="2807854B" w14:textId="70E6ABD2" w:rsidR="00624F5C" w:rsidRDefault="00624F5C" w:rsidP="00624F5C">
      <w:pPr>
        <w:pStyle w:val="NormalIndent"/>
        <w:numPr>
          <w:ilvl w:val="0"/>
          <w:numId w:val="16"/>
        </w:numPr>
      </w:pPr>
      <w:r>
        <w:t>To connect</w:t>
      </w:r>
      <w:r w:rsidR="00FC0A90">
        <w:t xml:space="preserve"> to OSS/ENM </w:t>
      </w:r>
      <w:r>
        <w:t>to execute CRs, transfer files/folders…</w:t>
      </w:r>
      <w:r w:rsidR="00B27C44">
        <w:t xml:space="preserve"> with “SSH” Tab.</w:t>
      </w:r>
    </w:p>
    <w:p w14:paraId="7FF782AA" w14:textId="434A79DA" w:rsidR="00CE0373" w:rsidRDefault="00CE0373" w:rsidP="00624F5C">
      <w:pPr>
        <w:pStyle w:val="NormalIndent"/>
        <w:numPr>
          <w:ilvl w:val="0"/>
          <w:numId w:val="16"/>
        </w:numPr>
      </w:pPr>
      <w:r>
        <w:t>To auto execute the CRs list base on stepbystep.txt files</w:t>
      </w:r>
      <w:r w:rsidR="00763912">
        <w:t>/excel files</w:t>
      </w:r>
      <w:r w:rsidR="00A249E0">
        <w:t xml:space="preserve"> (enter “</w:t>
      </w:r>
      <w:r w:rsidR="00A249E0" w:rsidRPr="00246EA8">
        <w:rPr>
          <w:color w:val="FF0000"/>
        </w:rPr>
        <w:t>break</w:t>
      </w:r>
      <w:r w:rsidR="00A249E0">
        <w:t xml:space="preserve">” command to cancel the </w:t>
      </w:r>
      <w:r w:rsidR="005B3EB4">
        <w:t>execution</w:t>
      </w:r>
      <w:r w:rsidR="00A249E0">
        <w:t>)</w:t>
      </w:r>
      <w:r>
        <w:t>.</w:t>
      </w:r>
    </w:p>
    <w:p w14:paraId="4339A2CE" w14:textId="006D51D6" w:rsidR="00CE0373" w:rsidRDefault="00CE0373" w:rsidP="00624F5C">
      <w:pPr>
        <w:pStyle w:val="NormalIndent"/>
        <w:numPr>
          <w:ilvl w:val="0"/>
          <w:numId w:val="16"/>
        </w:numPr>
      </w:pPr>
      <w:r>
        <w:lastRenderedPageBreak/>
        <w:t>Allow users using GUI or commands to do files/folders transfer, auto run CRs, parselog,…</w:t>
      </w:r>
    </w:p>
    <w:p w14:paraId="17F67718" w14:textId="5FB0C452" w:rsidR="002848F5" w:rsidRDefault="002848F5" w:rsidP="00624F5C">
      <w:pPr>
        <w:pStyle w:val="NormalIndent"/>
        <w:numPr>
          <w:ilvl w:val="0"/>
          <w:numId w:val="16"/>
        </w:numPr>
      </w:pPr>
      <w:r>
        <w:t>Allow users to edit</w:t>
      </w:r>
      <w:r w:rsidR="00E615EC">
        <w:t>/getdump</w:t>
      </w:r>
      <w:r>
        <w:t xml:space="preserve"> the text file on OSS/ENM directly.</w:t>
      </w:r>
    </w:p>
    <w:p w14:paraId="4AC62C63" w14:textId="018B3BFB" w:rsidR="00FC0A90" w:rsidRDefault="00FC0A90" w:rsidP="00FC0A90">
      <w:pPr>
        <w:pStyle w:val="NormalIndent"/>
        <w:ind w:left="0"/>
      </w:pPr>
    </w:p>
    <w:p w14:paraId="24165C42" w14:textId="6F4F340E" w:rsidR="00FF77BE" w:rsidRDefault="00C1095F" w:rsidP="00FC0A90">
      <w:pPr>
        <w:pStyle w:val="NormalIndent"/>
        <w:ind w:left="0"/>
      </w:pPr>
      <w:r>
        <w:rPr>
          <w:noProof/>
        </w:rPr>
        <w:drawing>
          <wp:inline distT="0" distB="0" distL="0" distR="0" wp14:anchorId="4C8CF7AB" wp14:editId="2122562B">
            <wp:extent cx="5732145" cy="3433445"/>
            <wp:effectExtent l="0" t="0" r="0" b="0"/>
            <wp:docPr id="1035631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31652" name=""/>
                    <pic:cNvPicPr/>
                  </pic:nvPicPr>
                  <pic:blipFill>
                    <a:blip r:embed="rId70"/>
                    <a:stretch>
                      <a:fillRect/>
                    </a:stretch>
                  </pic:blipFill>
                  <pic:spPr>
                    <a:xfrm>
                      <a:off x="0" y="0"/>
                      <a:ext cx="5732145" cy="3433445"/>
                    </a:xfrm>
                    <a:prstGeom prst="rect">
                      <a:avLst/>
                    </a:prstGeom>
                  </pic:spPr>
                </pic:pic>
              </a:graphicData>
            </a:graphic>
          </wp:inline>
        </w:drawing>
      </w:r>
    </w:p>
    <w:p w14:paraId="256AE68A" w14:textId="77777777" w:rsidR="00FF77BE" w:rsidRDefault="00FF77BE" w:rsidP="00FC0A90">
      <w:pPr>
        <w:pStyle w:val="NormalIndent"/>
        <w:ind w:left="0"/>
      </w:pPr>
    </w:p>
    <w:p w14:paraId="7783E457" w14:textId="191F197D" w:rsidR="00121117" w:rsidRPr="000E39F5" w:rsidRDefault="00FC0A90" w:rsidP="00121117">
      <w:pPr>
        <w:pStyle w:val="NormalIndent"/>
        <w:ind w:left="0"/>
      </w:pPr>
      <w:r w:rsidRPr="00372E53">
        <w:rPr>
          <w:b/>
          <w:bCs/>
        </w:rPr>
        <w:t>Server Name</w:t>
      </w:r>
      <w:r>
        <w:t xml:space="preserve">: </w:t>
      </w:r>
      <w:r>
        <w:tab/>
        <w:t>List configured server names.</w:t>
      </w:r>
    </w:p>
    <w:p w14:paraId="410A808A" w14:textId="5CAAA23E" w:rsidR="00121117" w:rsidRPr="000E39F5" w:rsidRDefault="00FC0A90" w:rsidP="00121117">
      <w:pPr>
        <w:pStyle w:val="NormalIndent"/>
        <w:ind w:left="0"/>
      </w:pPr>
      <w:r w:rsidRPr="00372E53">
        <w:rPr>
          <w:b/>
          <w:bCs/>
        </w:rPr>
        <w:t>Server IP</w:t>
      </w:r>
      <w:r>
        <w:t xml:space="preserve">: </w:t>
      </w:r>
      <w:r>
        <w:tab/>
      </w:r>
      <w:r>
        <w:tab/>
        <w:t>IP of server. User input/auto filled with configured server name.</w:t>
      </w:r>
    </w:p>
    <w:p w14:paraId="42D5255F" w14:textId="3BB2FD42" w:rsidR="00121117" w:rsidRPr="000E39F5" w:rsidRDefault="00FC0A90" w:rsidP="00121117">
      <w:pPr>
        <w:pStyle w:val="NormalIndent"/>
        <w:ind w:left="0"/>
      </w:pPr>
      <w:r w:rsidRPr="00372E53">
        <w:rPr>
          <w:b/>
          <w:bCs/>
        </w:rPr>
        <w:t>UserName</w:t>
      </w:r>
      <w:r>
        <w:t>:</w:t>
      </w:r>
      <w:r>
        <w:tab/>
      </w:r>
      <w:r>
        <w:tab/>
        <w:t>Username to login server. User input/auto filled with configured server name.</w:t>
      </w:r>
    </w:p>
    <w:p w14:paraId="673FB7A1" w14:textId="592198A4" w:rsidR="00121117" w:rsidRPr="000E39F5" w:rsidRDefault="00FC0A90" w:rsidP="00121117">
      <w:pPr>
        <w:pStyle w:val="NormalIndent"/>
        <w:ind w:left="0"/>
      </w:pPr>
      <w:r w:rsidRPr="00372E53">
        <w:rPr>
          <w:b/>
          <w:bCs/>
        </w:rPr>
        <w:t>Password</w:t>
      </w:r>
      <w:r>
        <w:t>:</w:t>
      </w:r>
      <w:r>
        <w:tab/>
      </w:r>
      <w:r>
        <w:tab/>
        <w:t>Password to login server. User input/auto filled with configured server name.</w:t>
      </w:r>
    </w:p>
    <w:p w14:paraId="197DE0EA" w14:textId="78E9A94F" w:rsidR="00121117" w:rsidRPr="000E39F5" w:rsidRDefault="00FC0A90" w:rsidP="00121117">
      <w:pPr>
        <w:pStyle w:val="NormalIndent"/>
        <w:ind w:left="0"/>
      </w:pPr>
      <w:r w:rsidRPr="00372E53">
        <w:rPr>
          <w:b/>
          <w:bCs/>
        </w:rPr>
        <w:t>Port</w:t>
      </w:r>
      <w:r>
        <w:t>:</w:t>
      </w:r>
      <w:r>
        <w:tab/>
      </w:r>
      <w:r>
        <w:tab/>
      </w:r>
      <w:r>
        <w:tab/>
        <w:t>Port to login server. User input/auto filled with configured server name.</w:t>
      </w:r>
    </w:p>
    <w:p w14:paraId="6952BBE4" w14:textId="20B32917" w:rsidR="00121117" w:rsidRDefault="00FC0A90" w:rsidP="00FC0A90">
      <w:pPr>
        <w:pStyle w:val="NormalIndent"/>
        <w:ind w:left="0"/>
      </w:pPr>
      <w:r w:rsidRPr="00372E53">
        <w:rPr>
          <w:b/>
          <w:bCs/>
        </w:rPr>
        <w:t>Protocol</w:t>
      </w:r>
      <w:r>
        <w:t>:</w:t>
      </w:r>
      <w:r>
        <w:tab/>
      </w:r>
      <w:r>
        <w:tab/>
        <w:t>User input/auto filled with configured server name.</w:t>
      </w:r>
    </w:p>
    <w:p w14:paraId="425AC756" w14:textId="143C0836" w:rsidR="00121117" w:rsidRDefault="00121117" w:rsidP="00FC0A90">
      <w:pPr>
        <w:pStyle w:val="NormalIndent"/>
        <w:ind w:left="0"/>
      </w:pPr>
      <w:r>
        <w:t>“</w:t>
      </w:r>
      <w:r>
        <w:rPr>
          <w:b/>
          <w:bCs/>
        </w:rPr>
        <w:t>START</w:t>
      </w:r>
      <w:r>
        <w:t>” To start a ssh connection.</w:t>
      </w:r>
    </w:p>
    <w:p w14:paraId="586AFE65" w14:textId="5E13C393" w:rsidR="00121117" w:rsidRDefault="00121117" w:rsidP="00FC0A90">
      <w:pPr>
        <w:pStyle w:val="NormalIndent"/>
        <w:ind w:left="0"/>
      </w:pPr>
      <w:r>
        <w:t>“</w:t>
      </w:r>
      <w:r>
        <w:rPr>
          <w:b/>
          <w:bCs/>
        </w:rPr>
        <w:t>STOP</w:t>
      </w:r>
      <w:r>
        <w:t>” To stop a ssh connection.</w:t>
      </w:r>
    </w:p>
    <w:p w14:paraId="14B38096" w14:textId="3742D4F1" w:rsidR="00121117" w:rsidRDefault="005D5763" w:rsidP="00FC0A90">
      <w:pPr>
        <w:pStyle w:val="NormalIndent"/>
        <w:ind w:left="0"/>
      </w:pPr>
      <w:r>
        <w:t>“</w:t>
      </w:r>
      <w:r>
        <w:rPr>
          <w:b/>
          <w:bCs/>
        </w:rPr>
        <w:t>CANCEL</w:t>
      </w:r>
      <w:r>
        <w:t xml:space="preserve">” To </w:t>
      </w:r>
      <w:r w:rsidR="00D33201">
        <w:t>send ctrl +c to terminal</w:t>
      </w:r>
      <w:r>
        <w:t>.</w:t>
      </w:r>
    </w:p>
    <w:p w14:paraId="712B8ADB" w14:textId="19EFE2AB" w:rsidR="00FC0A90" w:rsidRDefault="00FC0A90" w:rsidP="00FC0A90">
      <w:pPr>
        <w:pStyle w:val="NormalIndent"/>
        <w:ind w:left="0"/>
      </w:pPr>
      <w:r w:rsidRPr="00372E53">
        <w:rPr>
          <w:b/>
          <w:bCs/>
        </w:rPr>
        <w:t>Local Path</w:t>
      </w:r>
      <w:r>
        <w:t>: To browse/input to local folder/file to upload to server in SFTP mode.</w:t>
      </w:r>
    </w:p>
    <w:p w14:paraId="210CBDBF" w14:textId="22D767AE" w:rsidR="00FC0A90" w:rsidRDefault="00FC0A90" w:rsidP="00FC0A90">
      <w:pPr>
        <w:pStyle w:val="NormalIndent"/>
        <w:ind w:left="0"/>
      </w:pPr>
      <w:r w:rsidRPr="00372E53">
        <w:rPr>
          <w:b/>
          <w:bCs/>
        </w:rPr>
        <w:t>Remote Path</w:t>
      </w:r>
      <w:r>
        <w:t>: To browse/input to remote folder/file to download to local PC in SFTP mode.</w:t>
      </w:r>
    </w:p>
    <w:p w14:paraId="7ABAA9E0" w14:textId="3CB14279" w:rsidR="00FC0A90" w:rsidRDefault="004B6D9D" w:rsidP="00FC0A90">
      <w:pPr>
        <w:pStyle w:val="NormalIndent"/>
        <w:ind w:left="0"/>
      </w:pPr>
      <w:r>
        <w:t>“</w:t>
      </w:r>
      <w:r>
        <w:rPr>
          <w:b/>
          <w:bCs/>
        </w:rPr>
        <w:t>Load</w:t>
      </w:r>
      <w:r w:rsidRPr="005F0F84">
        <w:rPr>
          <w:b/>
          <w:bCs/>
        </w:rPr>
        <w:t xml:space="preserve"> ServerList</w:t>
      </w:r>
      <w:r>
        <w:t>” Button to refresh the server list by reading configure file and update to the tool.</w:t>
      </w:r>
    </w:p>
    <w:p w14:paraId="07CE8FD4" w14:textId="774FE1A3" w:rsidR="004B6D9D" w:rsidRDefault="00FC0A90" w:rsidP="00FC0A90">
      <w:pPr>
        <w:pStyle w:val="NormalIndent"/>
        <w:ind w:left="0"/>
      </w:pPr>
      <w:r>
        <w:t>“</w:t>
      </w:r>
      <w:r w:rsidRPr="005F0F84">
        <w:rPr>
          <w:b/>
          <w:bCs/>
        </w:rPr>
        <w:t>Edit ServerList</w:t>
      </w:r>
      <w:r>
        <w:t>” Button to open the server list configure file in notepad to edit.</w:t>
      </w:r>
    </w:p>
    <w:p w14:paraId="6B092375" w14:textId="4E902792" w:rsidR="004B6D9D" w:rsidRDefault="004B6D9D" w:rsidP="004B6D9D">
      <w:pPr>
        <w:pStyle w:val="NormalIndent"/>
        <w:ind w:left="0"/>
      </w:pPr>
      <w:r>
        <w:t>“</w:t>
      </w:r>
      <w:r>
        <w:rPr>
          <w:b/>
          <w:bCs/>
        </w:rPr>
        <w:t>Save</w:t>
      </w:r>
      <w:r w:rsidRPr="005F0F84">
        <w:rPr>
          <w:b/>
          <w:bCs/>
        </w:rPr>
        <w:t xml:space="preserve"> S</w:t>
      </w:r>
      <w:r>
        <w:rPr>
          <w:b/>
          <w:bCs/>
        </w:rPr>
        <w:t>creen</w:t>
      </w:r>
      <w:r>
        <w:t>” Button to save the output commands on the Display window to the file in local PC.</w:t>
      </w:r>
    </w:p>
    <w:p w14:paraId="5EC9EA18" w14:textId="0B4AE189" w:rsidR="004B6D9D" w:rsidRDefault="004B6D9D" w:rsidP="004B6D9D">
      <w:pPr>
        <w:pStyle w:val="NormalIndent"/>
        <w:ind w:left="0"/>
      </w:pPr>
      <w:r>
        <w:t>“</w:t>
      </w:r>
      <w:r>
        <w:rPr>
          <w:b/>
          <w:bCs/>
        </w:rPr>
        <w:t>Clear</w:t>
      </w:r>
      <w:r w:rsidRPr="005F0F84">
        <w:rPr>
          <w:b/>
          <w:bCs/>
        </w:rPr>
        <w:t xml:space="preserve"> S</w:t>
      </w:r>
      <w:r>
        <w:rPr>
          <w:b/>
          <w:bCs/>
        </w:rPr>
        <w:t>creen</w:t>
      </w:r>
      <w:r>
        <w:t>” Button to clear the output commands on the Display window.</w:t>
      </w:r>
    </w:p>
    <w:p w14:paraId="67DB1B4B" w14:textId="52BB01E9" w:rsidR="004B6D9D" w:rsidRDefault="004B6D9D" w:rsidP="00FC0A90">
      <w:pPr>
        <w:pStyle w:val="NormalIndent"/>
        <w:ind w:left="0"/>
      </w:pPr>
      <w:r>
        <w:t>“</w:t>
      </w:r>
      <w:r>
        <w:rPr>
          <w:b/>
          <w:bCs/>
        </w:rPr>
        <w:t>Prompt Text Match</w:t>
      </w:r>
      <w:r>
        <w:t>” To switch between prompt mode base on text match or moshell command format.</w:t>
      </w:r>
    </w:p>
    <w:p w14:paraId="274A17DD" w14:textId="6B4529E0" w:rsidR="003A3A14" w:rsidRDefault="004B6D9D" w:rsidP="004B6D9D">
      <w:pPr>
        <w:pStyle w:val="NormalIndent"/>
        <w:ind w:left="0"/>
      </w:pPr>
      <w:r>
        <w:lastRenderedPageBreak/>
        <w:t>“</w:t>
      </w:r>
      <w:r w:rsidR="003A3A14">
        <w:rPr>
          <w:b/>
          <w:bCs/>
        </w:rPr>
        <w:t>Load</w:t>
      </w:r>
      <w:r>
        <w:rPr>
          <w:b/>
          <w:bCs/>
        </w:rPr>
        <w:t xml:space="preserve"> Step by Step</w:t>
      </w:r>
      <w:r>
        <w:t>” To load the stepbystep.txt file in CR output folder and disable command prompt.</w:t>
      </w:r>
    </w:p>
    <w:p w14:paraId="23E7EB82" w14:textId="5764553C" w:rsidR="00FC0A90" w:rsidRDefault="003A3A14" w:rsidP="00FC0A90">
      <w:pPr>
        <w:pStyle w:val="NormalIndent"/>
        <w:ind w:left="0"/>
      </w:pPr>
      <w:r>
        <w:t>“</w:t>
      </w:r>
      <w:r>
        <w:rPr>
          <w:b/>
          <w:bCs/>
        </w:rPr>
        <w:t>AUTOEXE StepbyStep</w:t>
      </w:r>
      <w:r>
        <w:t>” To auto run the CRs based on the commands in stepbystep.txt file in CR output folder and show the implementation result in excel format.</w:t>
      </w:r>
    </w:p>
    <w:p w14:paraId="7C27AEED" w14:textId="358A6191" w:rsidR="00847D7E" w:rsidRDefault="001D4C68" w:rsidP="00FC0A90">
      <w:pPr>
        <w:pStyle w:val="NormalIndent"/>
        <w:ind w:left="0"/>
      </w:pPr>
      <w:r>
        <w:t>“</w:t>
      </w:r>
      <w:r>
        <w:rPr>
          <w:b/>
          <w:bCs/>
        </w:rPr>
        <w:t>AUTORUN ExcelDataFile</w:t>
      </w:r>
      <w:r>
        <w:t>” To auto run the CRs base on Data Excel files from RF and given templates list, It will auto generate scripts base on data and best matching template files, then upload to ENM/OSS, Execute, download logs and show the implementation result in excel format.</w:t>
      </w:r>
    </w:p>
    <w:p w14:paraId="36D2858D" w14:textId="1E381F69" w:rsidR="00283077" w:rsidRDefault="00283077" w:rsidP="00FC0A90">
      <w:pPr>
        <w:pStyle w:val="NormalIndent"/>
        <w:ind w:left="0"/>
      </w:pPr>
      <w:r>
        <w:t>“</w:t>
      </w:r>
      <w:r w:rsidRPr="00500044">
        <w:rPr>
          <w:b/>
          <w:bCs/>
        </w:rPr>
        <w:t>RUN AMOSBATCH</w:t>
      </w:r>
      <w:r>
        <w:t>” To quick run amosbatch, user just past node name, commands to the window and start “Collect”.</w:t>
      </w:r>
    </w:p>
    <w:p w14:paraId="7EF4B983" w14:textId="0E6AEB53" w:rsidR="00FC0A90" w:rsidRDefault="00FC0A90" w:rsidP="00FC0A90">
      <w:pPr>
        <w:pStyle w:val="NormalIndent"/>
        <w:ind w:left="0"/>
      </w:pPr>
      <w:r>
        <w:t>The server list configure file should be in below format:</w:t>
      </w:r>
    </w:p>
    <w:p w14:paraId="4D143347" w14:textId="77777777" w:rsidR="00FC0A90" w:rsidRDefault="00FC0A90" w:rsidP="00FC0A90">
      <w:pPr>
        <w:pStyle w:val="NormalIndent"/>
        <w:ind w:left="0"/>
      </w:pPr>
    </w:p>
    <w:p w14:paraId="22D6967D" w14:textId="618B9E9B" w:rsidR="000506BC" w:rsidRDefault="000506BC" w:rsidP="00FC0A90">
      <w:pPr>
        <w:pStyle w:val="NormalIndent"/>
        <w:ind w:left="0"/>
      </w:pPr>
      <w:r>
        <w:rPr>
          <w:noProof/>
        </w:rPr>
        <w:drawing>
          <wp:inline distT="0" distB="0" distL="0" distR="0" wp14:anchorId="44508AA2" wp14:editId="692A46D3">
            <wp:extent cx="5732145" cy="565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2145" cy="565150"/>
                    </a:xfrm>
                    <a:prstGeom prst="rect">
                      <a:avLst/>
                    </a:prstGeom>
                  </pic:spPr>
                </pic:pic>
              </a:graphicData>
            </a:graphic>
          </wp:inline>
        </w:drawing>
      </w:r>
    </w:p>
    <w:p w14:paraId="5761F07D" w14:textId="77777777" w:rsidR="000506BC" w:rsidRDefault="000506BC" w:rsidP="00FC0A90">
      <w:pPr>
        <w:pStyle w:val="NormalIndent"/>
        <w:ind w:left="0"/>
      </w:pPr>
    </w:p>
    <w:p w14:paraId="19D959CA" w14:textId="64313F7A" w:rsidR="001B491A" w:rsidRDefault="001B491A" w:rsidP="00FC0A90">
      <w:pPr>
        <w:pStyle w:val="NormalIndent"/>
        <w:ind w:left="0"/>
      </w:pPr>
      <w:r>
        <w:t>To add or update server list.</w:t>
      </w:r>
    </w:p>
    <w:p w14:paraId="2124E7D0" w14:textId="77777777" w:rsidR="001B491A" w:rsidRDefault="001B491A" w:rsidP="00FC0A90">
      <w:pPr>
        <w:pStyle w:val="NormalIndent"/>
        <w:ind w:left="0"/>
      </w:pPr>
    </w:p>
    <w:p w14:paraId="1AC7D15E" w14:textId="2770B876" w:rsidR="001B491A" w:rsidRDefault="001B491A" w:rsidP="00FC0A90">
      <w:pPr>
        <w:pStyle w:val="NormalIndent"/>
        <w:ind w:left="0"/>
      </w:pPr>
      <w:r>
        <w:rPr>
          <w:noProof/>
        </w:rPr>
        <w:drawing>
          <wp:inline distT="0" distB="0" distL="0" distR="0" wp14:anchorId="2A61588A" wp14:editId="49DEA08E">
            <wp:extent cx="5732145" cy="483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483870"/>
                    </a:xfrm>
                    <a:prstGeom prst="rect">
                      <a:avLst/>
                    </a:prstGeom>
                  </pic:spPr>
                </pic:pic>
              </a:graphicData>
            </a:graphic>
          </wp:inline>
        </w:drawing>
      </w:r>
    </w:p>
    <w:p w14:paraId="3AAA3E22" w14:textId="77777777" w:rsidR="001B491A" w:rsidRDefault="001B491A" w:rsidP="00FC0A90">
      <w:pPr>
        <w:pStyle w:val="NormalIndent"/>
        <w:ind w:left="0"/>
      </w:pPr>
    </w:p>
    <w:p w14:paraId="6A936E76" w14:textId="038F1C9F" w:rsidR="00FC0A90" w:rsidRDefault="00FC0A90" w:rsidP="00FC0A90">
      <w:pPr>
        <w:pStyle w:val="NormalIndent"/>
        <w:ind w:left="0"/>
      </w:pPr>
      <w:r>
        <w:t>Note:</w:t>
      </w:r>
    </w:p>
    <w:p w14:paraId="18D92FBA" w14:textId="50DD01DB" w:rsidR="00FC0A90" w:rsidRDefault="00FC0A90" w:rsidP="00775B02">
      <w:pPr>
        <w:pStyle w:val="NormalIndent"/>
        <w:numPr>
          <w:ilvl w:val="0"/>
          <w:numId w:val="16"/>
        </w:numPr>
      </w:pPr>
      <w:r>
        <w:t xml:space="preserve">During user typing the “Command Prompt Window” will auto prompt the command systax/MOs/Attributes… </w:t>
      </w:r>
    </w:p>
    <w:p w14:paraId="69E54B62" w14:textId="3F2C767C" w:rsidR="00FC0A90" w:rsidRDefault="00FC0A90" w:rsidP="00775B02">
      <w:pPr>
        <w:pStyle w:val="NormalIndent"/>
        <w:numPr>
          <w:ilvl w:val="0"/>
          <w:numId w:val="16"/>
        </w:numPr>
      </w:pPr>
      <w:r>
        <w:t xml:space="preserve">To auto fill first prompt in Command Prompt Window, user just type “tab”. </w:t>
      </w:r>
    </w:p>
    <w:p w14:paraId="6F736AD9" w14:textId="42703763" w:rsidR="00FC0A90" w:rsidRDefault="00FC0A90" w:rsidP="00775B02">
      <w:pPr>
        <w:pStyle w:val="NormalIndent"/>
        <w:numPr>
          <w:ilvl w:val="0"/>
          <w:numId w:val="16"/>
        </w:numPr>
      </w:pPr>
      <w:r>
        <w:t>To delete current command use “ctrl+u”.</w:t>
      </w:r>
    </w:p>
    <w:p w14:paraId="177E6BEF" w14:textId="54EC989B" w:rsidR="00DE5F8F" w:rsidRDefault="00DE5F8F" w:rsidP="00775B02">
      <w:pPr>
        <w:pStyle w:val="NormalIndent"/>
        <w:numPr>
          <w:ilvl w:val="0"/>
          <w:numId w:val="16"/>
        </w:numPr>
      </w:pPr>
      <w:r>
        <w:t>To edit the remote file select file in Display Window, right click and choose Edit File…</w:t>
      </w:r>
    </w:p>
    <w:p w14:paraId="0475CCA6" w14:textId="55B4B2F6" w:rsidR="00FC0A90" w:rsidRDefault="00FC0A90" w:rsidP="00775B02">
      <w:pPr>
        <w:pStyle w:val="NormalIndent"/>
        <w:numPr>
          <w:ilvl w:val="0"/>
          <w:numId w:val="16"/>
        </w:numPr>
      </w:pPr>
      <w:r>
        <w:t>Use ctrl+c/ctrl+v to copy</w:t>
      </w:r>
      <w:r w:rsidR="00775B02">
        <w:t>/</w:t>
      </w:r>
      <w:r>
        <w:t>paste</w:t>
      </w:r>
      <w:r w:rsidR="00775B02">
        <w:t xml:space="preserve"> or right click on Display Window</w:t>
      </w:r>
      <w:r>
        <w:t>.</w:t>
      </w:r>
    </w:p>
    <w:p w14:paraId="3A31E102" w14:textId="01ADA13F" w:rsidR="00FC0A90" w:rsidRDefault="00FC0A90" w:rsidP="00775B02">
      <w:pPr>
        <w:pStyle w:val="NormalIndent"/>
        <w:numPr>
          <w:ilvl w:val="0"/>
          <w:numId w:val="16"/>
        </w:numPr>
      </w:pPr>
      <w:r>
        <w:t>Users able to change prompt option base on text match or moshell Command/MOs/Attributes.</w:t>
      </w:r>
    </w:p>
    <w:p w14:paraId="2691CEF6" w14:textId="77777777" w:rsidR="00FC0A90" w:rsidRDefault="00FC0A90" w:rsidP="00FC0A90">
      <w:pPr>
        <w:pStyle w:val="NormalIndent"/>
        <w:numPr>
          <w:ilvl w:val="0"/>
          <w:numId w:val="16"/>
        </w:numPr>
      </w:pPr>
      <w:r>
        <w:t>Users also able to open other utilities in this interface.</w:t>
      </w:r>
    </w:p>
    <w:p w14:paraId="45C58D1E" w14:textId="77777777" w:rsidR="00D96C51" w:rsidRDefault="00D96C51" w:rsidP="00FC0A90">
      <w:pPr>
        <w:pStyle w:val="NormalIndent"/>
        <w:ind w:left="0"/>
      </w:pPr>
    </w:p>
    <w:p w14:paraId="3A58ED8B" w14:textId="53FA5617" w:rsidR="00DE5F8F" w:rsidRDefault="00DE5F8F" w:rsidP="00FC0A90">
      <w:pPr>
        <w:pStyle w:val="NormalIndent"/>
        <w:ind w:left="0"/>
      </w:pPr>
      <w:r>
        <w:t>Edit File</w:t>
      </w:r>
      <w:r w:rsidR="006E2B6E">
        <w:t>: Below is the interface for edit the file on the SSH servers (OSS/ENM) by editfile &lt;remotefilename&gt; command or select file on display window and right click.</w:t>
      </w:r>
    </w:p>
    <w:p w14:paraId="44AAFEE0" w14:textId="77777777" w:rsidR="00DE5F8F" w:rsidRDefault="00DE5F8F" w:rsidP="00FC0A90">
      <w:pPr>
        <w:pStyle w:val="NormalIndent"/>
        <w:ind w:left="0"/>
      </w:pPr>
    </w:p>
    <w:p w14:paraId="6809F5F7" w14:textId="2D903F86" w:rsidR="00DE5F8F" w:rsidRDefault="00DE5F8F" w:rsidP="00FC0A90">
      <w:pPr>
        <w:pStyle w:val="NormalIndent"/>
        <w:ind w:left="0"/>
      </w:pPr>
      <w:r>
        <w:rPr>
          <w:noProof/>
        </w:rPr>
        <w:lastRenderedPageBreak/>
        <w:drawing>
          <wp:inline distT="0" distB="0" distL="0" distR="0" wp14:anchorId="11E1B859" wp14:editId="29632A3D">
            <wp:extent cx="5732145" cy="36195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2145" cy="3619500"/>
                    </a:xfrm>
                    <a:prstGeom prst="rect">
                      <a:avLst/>
                    </a:prstGeom>
                  </pic:spPr>
                </pic:pic>
              </a:graphicData>
            </a:graphic>
          </wp:inline>
        </w:drawing>
      </w:r>
    </w:p>
    <w:p w14:paraId="4EC481A3" w14:textId="77777777" w:rsidR="00DE5F8F" w:rsidRDefault="00DE5F8F" w:rsidP="00FC0A90">
      <w:pPr>
        <w:pStyle w:val="NormalIndent"/>
        <w:ind w:left="0"/>
      </w:pPr>
    </w:p>
    <w:p w14:paraId="5FC92A6A" w14:textId="64DCE5D5" w:rsidR="00DE5F8F" w:rsidRDefault="00DE5F8F" w:rsidP="00FC0A90">
      <w:pPr>
        <w:pStyle w:val="NormalIndent"/>
        <w:ind w:left="0"/>
      </w:pPr>
      <w:r>
        <w:t>New window appears.</w:t>
      </w:r>
    </w:p>
    <w:p w14:paraId="433F7B2F" w14:textId="77777777" w:rsidR="00DE5F8F" w:rsidRDefault="00DE5F8F" w:rsidP="00FC0A90">
      <w:pPr>
        <w:pStyle w:val="NormalIndent"/>
        <w:ind w:left="0"/>
      </w:pPr>
    </w:p>
    <w:p w14:paraId="56FEF1A0" w14:textId="74129D44" w:rsidR="00DE5F8F" w:rsidRDefault="00DE5F8F" w:rsidP="00FC0A90">
      <w:pPr>
        <w:pStyle w:val="NormalIndent"/>
        <w:ind w:left="0"/>
      </w:pPr>
      <w:r>
        <w:rPr>
          <w:noProof/>
        </w:rPr>
        <w:drawing>
          <wp:inline distT="0" distB="0" distL="0" distR="0" wp14:anchorId="092826F4" wp14:editId="574E6596">
            <wp:extent cx="5732145" cy="272034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2720340"/>
                    </a:xfrm>
                    <a:prstGeom prst="rect">
                      <a:avLst/>
                    </a:prstGeom>
                  </pic:spPr>
                </pic:pic>
              </a:graphicData>
            </a:graphic>
          </wp:inline>
        </w:drawing>
      </w:r>
    </w:p>
    <w:p w14:paraId="08480068" w14:textId="77777777" w:rsidR="00DE5F8F" w:rsidRDefault="00DE5F8F" w:rsidP="00FC0A90">
      <w:pPr>
        <w:pStyle w:val="NormalIndent"/>
        <w:ind w:left="0"/>
      </w:pPr>
    </w:p>
    <w:p w14:paraId="6258CDAB" w14:textId="46C979F8"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0247B509" w14:textId="7ED2D08C" w:rsidR="00FC0A90" w:rsidRDefault="00000000" w:rsidP="00FC0A90">
      <w:pPr>
        <w:pStyle w:val="NormalIndent"/>
        <w:ind w:left="0"/>
      </w:pPr>
      <w:hyperlink r:id="rId75" w:history="1">
        <w:r w:rsidR="00FC0A90" w:rsidRPr="0017527A">
          <w:rPr>
            <w:rStyle w:val="Hyperlink"/>
          </w:rPr>
          <w:t>https://web.yammer.com/main/org/ericsson.com/threads/eyJfdHlwZSI6IlRocmVhZCIsImlkIjoiMjYxMzA3NjM3MTU2MjQ5NiJ9?trk_copy_link=V1</w:t>
        </w:r>
      </w:hyperlink>
    </w:p>
    <w:p w14:paraId="4AD9FA2A" w14:textId="77777777" w:rsidR="009972FE" w:rsidRDefault="009972FE" w:rsidP="00FC0A90">
      <w:pPr>
        <w:pStyle w:val="NormalIndent"/>
        <w:ind w:left="0"/>
      </w:pPr>
    </w:p>
    <w:p w14:paraId="01FAE318" w14:textId="77777777" w:rsidR="009972FE" w:rsidRDefault="009972FE" w:rsidP="00FC0A90">
      <w:pPr>
        <w:pStyle w:val="NormalIndent"/>
        <w:ind w:left="0"/>
      </w:pPr>
    </w:p>
    <w:p w14:paraId="7EA794AC" w14:textId="77777777" w:rsidR="009972FE" w:rsidRDefault="009972FE" w:rsidP="00FC0A90">
      <w:pPr>
        <w:pStyle w:val="NormalIndent"/>
        <w:ind w:left="0"/>
      </w:pPr>
    </w:p>
    <w:p w14:paraId="632F0F6D" w14:textId="10E6BB2E" w:rsidR="008E22B9" w:rsidRDefault="000C6500" w:rsidP="00FC0A90">
      <w:pPr>
        <w:pStyle w:val="NormalIndent"/>
        <w:ind w:left="0"/>
      </w:pPr>
      <w:r>
        <w:lastRenderedPageBreak/>
        <w:t>Over SSH session there are some commands supported as below:</w:t>
      </w:r>
    </w:p>
    <w:p w14:paraId="64A208AA" w14:textId="77777777" w:rsidR="000C6500" w:rsidRDefault="000C6500" w:rsidP="00FC0A90">
      <w:pPr>
        <w:pStyle w:val="NormalIndent"/>
        <w:ind w:left="0"/>
      </w:pPr>
    </w:p>
    <w:p w14:paraId="2438B3BD" w14:textId="6E12919A" w:rsidR="00B33C8B" w:rsidRDefault="000D2772" w:rsidP="00FC0A90">
      <w:pPr>
        <w:pStyle w:val="NormalIndent"/>
        <w:ind w:left="0"/>
      </w:pPr>
      <w:r>
        <w:rPr>
          <w:noProof/>
        </w:rPr>
        <w:drawing>
          <wp:inline distT="0" distB="0" distL="0" distR="0" wp14:anchorId="5968B72E" wp14:editId="262010F7">
            <wp:extent cx="5732145" cy="3442335"/>
            <wp:effectExtent l="0" t="0" r="0" b="0"/>
            <wp:docPr id="1559630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30241" name=""/>
                    <pic:cNvPicPr/>
                  </pic:nvPicPr>
                  <pic:blipFill>
                    <a:blip r:embed="rId76"/>
                    <a:stretch>
                      <a:fillRect/>
                    </a:stretch>
                  </pic:blipFill>
                  <pic:spPr>
                    <a:xfrm>
                      <a:off x="0" y="0"/>
                      <a:ext cx="5732145" cy="3442335"/>
                    </a:xfrm>
                    <a:prstGeom prst="rect">
                      <a:avLst/>
                    </a:prstGeom>
                  </pic:spPr>
                </pic:pic>
              </a:graphicData>
            </a:graphic>
          </wp:inline>
        </w:drawing>
      </w:r>
    </w:p>
    <w:p w14:paraId="372A429E" w14:textId="77777777" w:rsidR="00B33C8B" w:rsidRDefault="00B33C8B" w:rsidP="00FC0A90">
      <w:pPr>
        <w:pStyle w:val="NormalIndent"/>
        <w:ind w:left="0"/>
      </w:pPr>
    </w:p>
    <w:p w14:paraId="1CB3E673" w14:textId="7FE957C4" w:rsidR="008E22B9" w:rsidRDefault="00BC58AF" w:rsidP="00FC0A90">
      <w:pPr>
        <w:pStyle w:val="NormalIndent"/>
        <w:ind w:left="0"/>
      </w:pPr>
      <w:r>
        <w:t>Below link for demo of some commands: upload/download files/folders, change local path/remote path… during ssh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77"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5AA8AA3A" w14:textId="13975AD9" w:rsidR="00775B02" w:rsidRDefault="00283C86" w:rsidP="00FC0A90">
      <w:pPr>
        <w:pStyle w:val="NormalIndent"/>
        <w:ind w:left="0"/>
      </w:pPr>
      <w:r>
        <w:t xml:space="preserve">Below link for demo about </w:t>
      </w:r>
      <w:r w:rsidR="006227FC">
        <w:t xml:space="preserve">how </w:t>
      </w:r>
      <w:r>
        <w:t>auto</w:t>
      </w:r>
      <w:r w:rsidR="006227FC">
        <w:t xml:space="preserve"> run</w:t>
      </w:r>
      <w:r>
        <w:t xml:space="preserve"> CR </w:t>
      </w:r>
      <w:r w:rsidR="006227FC">
        <w:t>based on stepbystep.txt file</w:t>
      </w:r>
      <w:r>
        <w:t>.</w:t>
      </w:r>
    </w:p>
    <w:p w14:paraId="0EF35532" w14:textId="77777777" w:rsidR="001130F0" w:rsidRDefault="001130F0" w:rsidP="00FC0A90">
      <w:pPr>
        <w:pStyle w:val="NormalIndent"/>
        <w:ind w:left="0"/>
      </w:pPr>
    </w:p>
    <w:p w14:paraId="0BE9F632" w14:textId="31A74364" w:rsidR="00246EA8" w:rsidRDefault="00246EA8" w:rsidP="00FC0A90">
      <w:pPr>
        <w:pStyle w:val="NormalIndent"/>
        <w:ind w:left="0"/>
      </w:pPr>
      <w:r>
        <w:t>EX:</w:t>
      </w:r>
    </w:p>
    <w:p w14:paraId="4FAE9B10" w14:textId="78D13388" w:rsidR="00283C86" w:rsidRDefault="001130F0" w:rsidP="00775B02">
      <w:pPr>
        <w:pStyle w:val="NormalIndent"/>
        <w:ind w:left="0"/>
      </w:pPr>
      <w:r>
        <w:rPr>
          <w:noProof/>
        </w:rPr>
        <w:drawing>
          <wp:inline distT="0" distB="0" distL="0" distR="0" wp14:anchorId="36A2BDD8" wp14:editId="79EB0F61">
            <wp:extent cx="4671060" cy="1874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671060" cy="1874520"/>
                    </a:xfrm>
                    <a:prstGeom prst="rect">
                      <a:avLst/>
                    </a:prstGeom>
                  </pic:spPr>
                </pic:pic>
              </a:graphicData>
            </a:graphic>
          </wp:inline>
        </w:drawing>
      </w:r>
    </w:p>
    <w:p w14:paraId="1333F6AE" w14:textId="34D898B4" w:rsidR="00775B02" w:rsidRDefault="00775B02" w:rsidP="00775B02">
      <w:pPr>
        <w:pStyle w:val="NormalIndent"/>
        <w:ind w:left="0"/>
      </w:pPr>
      <w:r>
        <w:t>This demo shows how to auto execute the CR until we have result in excel format.</w:t>
      </w:r>
    </w:p>
    <w:p w14:paraId="0128BAB1" w14:textId="77777777" w:rsidR="00775B02" w:rsidRDefault="00775B02" w:rsidP="00775B02">
      <w:pPr>
        <w:pStyle w:val="NormalIndent"/>
        <w:ind w:left="0"/>
      </w:pPr>
    </w:p>
    <w:p w14:paraId="0C65B4DF" w14:textId="6B60FCAE" w:rsidR="00775B02" w:rsidRDefault="00775B02" w:rsidP="00775B02">
      <w:pPr>
        <w:pStyle w:val="NormalIndent"/>
        <w:numPr>
          <w:ilvl w:val="0"/>
          <w:numId w:val="16"/>
        </w:numPr>
      </w:pPr>
      <w:r>
        <w:t>Upload CR folder (script files).</w:t>
      </w:r>
    </w:p>
    <w:p w14:paraId="60523C4A" w14:textId="39CF93AC" w:rsidR="00775B02" w:rsidRDefault="00775B02" w:rsidP="00775B02">
      <w:pPr>
        <w:pStyle w:val="NormalIndent"/>
        <w:numPr>
          <w:ilvl w:val="0"/>
          <w:numId w:val="16"/>
        </w:numPr>
      </w:pPr>
      <w:r>
        <w:t>cd to to CR folder.</w:t>
      </w:r>
    </w:p>
    <w:p w14:paraId="336478BA" w14:textId="369D77C1" w:rsidR="00775B02" w:rsidRDefault="00775B02" w:rsidP="00775B02">
      <w:pPr>
        <w:pStyle w:val="NormalIndent"/>
        <w:numPr>
          <w:ilvl w:val="0"/>
          <w:numId w:val="16"/>
        </w:numPr>
      </w:pPr>
      <w:r>
        <w:lastRenderedPageBreak/>
        <w:t>Execute amosbatch.</w:t>
      </w:r>
    </w:p>
    <w:p w14:paraId="145F0D40" w14:textId="33002D6D" w:rsidR="00775B02" w:rsidRDefault="00775B02" w:rsidP="00775B02">
      <w:pPr>
        <w:pStyle w:val="NormalIndent"/>
        <w:numPr>
          <w:ilvl w:val="0"/>
          <w:numId w:val="16"/>
        </w:numPr>
      </w:pPr>
      <w:r>
        <w:t>Download Log Folder.</w:t>
      </w:r>
    </w:p>
    <w:p w14:paraId="0A33352C" w14:textId="1D105BB8" w:rsidR="00775B02" w:rsidRDefault="00775B02" w:rsidP="00775B02">
      <w:pPr>
        <w:pStyle w:val="NormalIndent"/>
        <w:numPr>
          <w:ilvl w:val="0"/>
          <w:numId w:val="16"/>
        </w:numPr>
      </w:pPr>
      <w:r>
        <w:t>Parse Log Folder.</w:t>
      </w:r>
    </w:p>
    <w:p w14:paraId="3C8F8330" w14:textId="586A920C" w:rsidR="00775B02" w:rsidRDefault="00775B02" w:rsidP="00775B02">
      <w:pPr>
        <w:pStyle w:val="NormalIndent"/>
        <w:numPr>
          <w:ilvl w:val="0"/>
          <w:numId w:val="16"/>
        </w:numPr>
      </w:pPr>
      <w:r>
        <w:t>Show Summary of CR execution result in excel format.</w:t>
      </w:r>
    </w:p>
    <w:p w14:paraId="262AA78D" w14:textId="77777777" w:rsidR="00775B02" w:rsidRDefault="00775B02" w:rsidP="00775B02">
      <w:pPr>
        <w:pStyle w:val="NormalIndent"/>
        <w:ind w:left="1080"/>
      </w:pPr>
    </w:p>
    <w:p w14:paraId="59CDCE70" w14:textId="77777777" w:rsidR="00283C86" w:rsidRDefault="00000000" w:rsidP="00283C86">
      <w:pPr>
        <w:rPr>
          <w:rFonts w:ascii="Calibri" w:hAnsi="Calibri"/>
          <w:lang w:val="en-US"/>
        </w:rPr>
      </w:pPr>
      <w:hyperlink r:id="rId79" w:history="1">
        <w:r w:rsidR="00283C86">
          <w:rPr>
            <w:rStyle w:val="Hyperlink"/>
          </w:rPr>
          <w:t>https://engage.cloud.microsoft/main/org/ericsson.com/threads/eyJfdHlwZSI6IlRocmVhZCIsImlkIjoiMjg0OTczMDcyMjIwOTc5MiJ9?trk_copy_link=V2</w:t>
        </w:r>
      </w:hyperlink>
    </w:p>
    <w:p w14:paraId="69913889" w14:textId="77777777" w:rsidR="007E1D20" w:rsidRDefault="007E1D20" w:rsidP="00FC0A90">
      <w:pPr>
        <w:pStyle w:val="NormalIndent"/>
        <w:ind w:left="0"/>
      </w:pPr>
    </w:p>
    <w:p w14:paraId="4E464D7A" w14:textId="56B36D5A" w:rsidR="007E1D20" w:rsidRDefault="007E1D20" w:rsidP="00FC0A90">
      <w:pPr>
        <w:pStyle w:val="NormalIndent"/>
        <w:ind w:left="0"/>
      </w:pPr>
      <w:r>
        <w:t>Below link for demo about how to run python enmscripting, cmedit, alarm commands during ssh session.</w:t>
      </w:r>
    </w:p>
    <w:p w14:paraId="3AB3423A" w14:textId="77777777" w:rsidR="007E1D20" w:rsidRDefault="007E1D20" w:rsidP="00FC0A90">
      <w:pPr>
        <w:pStyle w:val="NormalIndent"/>
        <w:ind w:left="0"/>
      </w:pPr>
    </w:p>
    <w:p w14:paraId="7E96B495" w14:textId="3D87B57F" w:rsidR="008D605D" w:rsidRDefault="008D605D" w:rsidP="00FC0A90">
      <w:pPr>
        <w:pStyle w:val="NormalIndent"/>
        <w:ind w:left="0"/>
      </w:pPr>
      <w:r>
        <w:t>python script:</w:t>
      </w:r>
    </w:p>
    <w:p w14:paraId="4C89D6FC" w14:textId="77777777" w:rsidR="008D605D" w:rsidRDefault="008D605D" w:rsidP="00FC0A90">
      <w:pPr>
        <w:pStyle w:val="NormalIndent"/>
        <w:ind w:left="0"/>
      </w:pPr>
    </w:p>
    <w:p w14:paraId="32CD0F6C" w14:textId="08A379E4" w:rsidR="00606A02" w:rsidRDefault="000F1C19" w:rsidP="00FC0A90">
      <w:pPr>
        <w:pStyle w:val="NormalIndent"/>
        <w:ind w:left="0"/>
      </w:pPr>
      <w:r>
        <w:rPr>
          <w:noProof/>
        </w:rPr>
        <w:drawing>
          <wp:inline distT="0" distB="0" distL="0" distR="0" wp14:anchorId="0287C3F3" wp14:editId="5CE89EE9">
            <wp:extent cx="5732145"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2145" cy="1554480"/>
                    </a:xfrm>
                    <a:prstGeom prst="rect">
                      <a:avLst/>
                    </a:prstGeom>
                  </pic:spPr>
                </pic:pic>
              </a:graphicData>
            </a:graphic>
          </wp:inline>
        </w:drawing>
      </w:r>
    </w:p>
    <w:p w14:paraId="64477506" w14:textId="77777777" w:rsidR="000F1C19" w:rsidRDefault="000F1C19" w:rsidP="00FC0A90">
      <w:pPr>
        <w:pStyle w:val="NormalIndent"/>
        <w:ind w:left="0"/>
      </w:pPr>
    </w:p>
    <w:p w14:paraId="428F4869" w14:textId="0A7091FE" w:rsidR="000F1C19" w:rsidRDefault="000F1C19" w:rsidP="00FC0A90">
      <w:pPr>
        <w:pStyle w:val="NormalIndent"/>
        <w:ind w:left="0"/>
      </w:pPr>
      <w:r>
        <w:rPr>
          <w:noProof/>
        </w:rPr>
        <w:drawing>
          <wp:inline distT="0" distB="0" distL="0" distR="0" wp14:anchorId="1B9D7672" wp14:editId="455D04F7">
            <wp:extent cx="5732145" cy="1470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2145" cy="1470660"/>
                    </a:xfrm>
                    <a:prstGeom prst="rect">
                      <a:avLst/>
                    </a:prstGeom>
                  </pic:spPr>
                </pic:pic>
              </a:graphicData>
            </a:graphic>
          </wp:inline>
        </w:drawing>
      </w:r>
    </w:p>
    <w:p w14:paraId="1D8780B0" w14:textId="77777777" w:rsidR="008D605D" w:rsidRDefault="008D605D" w:rsidP="00FC0A90">
      <w:pPr>
        <w:pStyle w:val="NormalIndent"/>
        <w:ind w:left="0"/>
      </w:pPr>
    </w:p>
    <w:p w14:paraId="6309D9E9" w14:textId="0A46FDE7" w:rsidR="00F97AE0" w:rsidRDefault="008D605D" w:rsidP="00FC0A90">
      <w:pPr>
        <w:pStyle w:val="NormalIndent"/>
        <w:ind w:left="0"/>
      </w:pPr>
      <w:r>
        <w:t>cmedit:</w:t>
      </w:r>
    </w:p>
    <w:p w14:paraId="0DABF364" w14:textId="77777777" w:rsidR="008D605D" w:rsidRDefault="008D605D" w:rsidP="00FC0A90">
      <w:pPr>
        <w:pStyle w:val="NormalIndent"/>
        <w:ind w:left="0"/>
      </w:pPr>
    </w:p>
    <w:p w14:paraId="4E1AB14B" w14:textId="4A723E0D" w:rsidR="007E1D20" w:rsidRDefault="009C6DC6" w:rsidP="00FC0A90">
      <w:pPr>
        <w:pStyle w:val="NormalIndent"/>
        <w:ind w:left="0"/>
      </w:pPr>
      <w:r>
        <w:rPr>
          <w:noProof/>
        </w:rPr>
        <w:drawing>
          <wp:inline distT="0" distB="0" distL="0" distR="0" wp14:anchorId="1BC343BA" wp14:editId="73D278A3">
            <wp:extent cx="5732145" cy="914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2145" cy="914400"/>
                    </a:xfrm>
                    <a:prstGeom prst="rect">
                      <a:avLst/>
                    </a:prstGeom>
                  </pic:spPr>
                </pic:pic>
              </a:graphicData>
            </a:graphic>
          </wp:inline>
        </w:drawing>
      </w:r>
    </w:p>
    <w:p w14:paraId="47482F46" w14:textId="77777777" w:rsidR="009C6DC6" w:rsidRDefault="009C6DC6" w:rsidP="00FC0A90">
      <w:pPr>
        <w:pStyle w:val="NormalIndent"/>
        <w:ind w:left="0"/>
      </w:pPr>
    </w:p>
    <w:p w14:paraId="3B071FD2" w14:textId="234EB423" w:rsidR="009C6DC6" w:rsidRDefault="009C6DC6" w:rsidP="00FC0A90">
      <w:pPr>
        <w:pStyle w:val="NormalIndent"/>
        <w:ind w:left="0"/>
      </w:pPr>
      <w:r>
        <w:rPr>
          <w:noProof/>
        </w:rPr>
        <w:lastRenderedPageBreak/>
        <w:drawing>
          <wp:inline distT="0" distB="0" distL="0" distR="0" wp14:anchorId="1D61779C" wp14:editId="638363D0">
            <wp:extent cx="5732145" cy="2019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2145" cy="2019300"/>
                    </a:xfrm>
                    <a:prstGeom prst="rect">
                      <a:avLst/>
                    </a:prstGeom>
                  </pic:spPr>
                </pic:pic>
              </a:graphicData>
            </a:graphic>
          </wp:inline>
        </w:drawing>
      </w:r>
    </w:p>
    <w:p w14:paraId="03D838EB" w14:textId="77777777" w:rsidR="006E0B05" w:rsidRDefault="006E0B05" w:rsidP="00FC0A90">
      <w:pPr>
        <w:pStyle w:val="NormalIndent"/>
        <w:ind w:left="0"/>
      </w:pPr>
    </w:p>
    <w:p w14:paraId="1D3EFB3D" w14:textId="77777777" w:rsidR="008A7454" w:rsidRDefault="00000000" w:rsidP="008A7454">
      <w:pPr>
        <w:pStyle w:val="NormalIndent"/>
        <w:ind w:left="0"/>
        <w:rPr>
          <w:rStyle w:val="Hyperlink"/>
        </w:rPr>
      </w:pPr>
      <w:hyperlink r:id="rId84" w:history="1">
        <w:r w:rsidR="008A7454" w:rsidRPr="00064607">
          <w:rPr>
            <w:rStyle w:val="Hyperlink"/>
          </w:rPr>
          <w:t>https://engage.cloud.microsoft/main/org/ericsson.com/threads/eyJfdHlwZSI6IlRocmVhZCIsImlkIjoiMjkzMDQ2MjYyMDg0NDAzMiJ9?trk_copy_link=V2</w:t>
        </w:r>
      </w:hyperlink>
    </w:p>
    <w:p w14:paraId="37679EAC" w14:textId="77777777" w:rsidR="008A7454" w:rsidRDefault="008A7454" w:rsidP="009972FE">
      <w:pPr>
        <w:pStyle w:val="NormalIndent"/>
        <w:ind w:left="0"/>
      </w:pPr>
    </w:p>
    <w:p w14:paraId="6A339339" w14:textId="77777777" w:rsidR="008A7454" w:rsidRDefault="008A7454" w:rsidP="009972FE">
      <w:pPr>
        <w:pStyle w:val="NormalIndent"/>
        <w:ind w:left="0"/>
      </w:pPr>
    </w:p>
    <w:p w14:paraId="68581410" w14:textId="6B47AA92" w:rsidR="009972FE" w:rsidRDefault="009972FE" w:rsidP="009972FE">
      <w:pPr>
        <w:pStyle w:val="NormalIndent"/>
        <w:ind w:left="0"/>
      </w:pPr>
      <w:r>
        <w:t>Below link for demo auto run CR from Excel Data file until get implementation result in excel file during ssh session.</w:t>
      </w:r>
    </w:p>
    <w:p w14:paraId="1606A991" w14:textId="77777777" w:rsidR="009972FE" w:rsidRDefault="009972FE" w:rsidP="009972FE">
      <w:pPr>
        <w:pStyle w:val="NormalIndent"/>
        <w:ind w:left="0"/>
      </w:pPr>
    </w:p>
    <w:p w14:paraId="377AD53F" w14:textId="1F171355" w:rsidR="00A2263C" w:rsidRDefault="00A2263C" w:rsidP="009972FE">
      <w:pPr>
        <w:pStyle w:val="NormalIndent"/>
        <w:ind w:left="0"/>
      </w:pPr>
      <w:r>
        <w:rPr>
          <w:noProof/>
        </w:rPr>
        <w:drawing>
          <wp:inline distT="0" distB="0" distL="0" distR="0" wp14:anchorId="534D678A" wp14:editId="0BFA83C2">
            <wp:extent cx="5732145" cy="1388110"/>
            <wp:effectExtent l="0" t="0" r="0" b="0"/>
            <wp:docPr id="153285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56529" name=""/>
                    <pic:cNvPicPr/>
                  </pic:nvPicPr>
                  <pic:blipFill>
                    <a:blip r:embed="rId85"/>
                    <a:stretch>
                      <a:fillRect/>
                    </a:stretch>
                  </pic:blipFill>
                  <pic:spPr>
                    <a:xfrm>
                      <a:off x="0" y="0"/>
                      <a:ext cx="5732145" cy="1388110"/>
                    </a:xfrm>
                    <a:prstGeom prst="rect">
                      <a:avLst/>
                    </a:prstGeom>
                  </pic:spPr>
                </pic:pic>
              </a:graphicData>
            </a:graphic>
          </wp:inline>
        </w:drawing>
      </w:r>
    </w:p>
    <w:p w14:paraId="4479A903" w14:textId="77777777" w:rsidR="00A2263C" w:rsidRDefault="00A2263C" w:rsidP="009972FE">
      <w:pPr>
        <w:pStyle w:val="NormalIndent"/>
        <w:ind w:left="0"/>
      </w:pPr>
    </w:p>
    <w:p w14:paraId="04D9F3C3" w14:textId="77777777" w:rsidR="00A2263C" w:rsidRDefault="00A2263C" w:rsidP="009972FE">
      <w:pPr>
        <w:pStyle w:val="NormalIndent"/>
        <w:ind w:left="0"/>
      </w:pPr>
    </w:p>
    <w:p w14:paraId="0622A0AD" w14:textId="6B11499C" w:rsidR="009972FE" w:rsidRDefault="009972FE" w:rsidP="00E13B57">
      <w:r>
        <w:rPr>
          <w:b/>
          <w:bCs/>
        </w:rPr>
        <w:t xml:space="preserve">Demo Video: </w:t>
      </w:r>
      <w:hyperlink r:id="rId86" w:history="1">
        <w:r>
          <w:rPr>
            <w:rStyle w:val="Hyperlink"/>
            <w:lang w:val="en"/>
          </w:rPr>
          <w:t>Simple CR Handler reads Data Files (Excel files from RF) then automatically generate scripts, upload to OSS/ENM, execute scripts, download log files, ...</w:t>
        </w:r>
      </w:hyperlink>
      <w:r>
        <w:t xml:space="preserve"> </w:t>
      </w:r>
    </w:p>
    <w:p w14:paraId="0B1CBBAA" w14:textId="77777777" w:rsidR="009972FE" w:rsidRDefault="009972FE" w:rsidP="00FC0A90">
      <w:pPr>
        <w:pStyle w:val="NormalIndent"/>
        <w:ind w:left="0"/>
      </w:pPr>
    </w:p>
    <w:p w14:paraId="7862E350" w14:textId="77777777" w:rsidR="009972FE" w:rsidRDefault="009972FE" w:rsidP="00FC0A90">
      <w:pPr>
        <w:pStyle w:val="NormalIndent"/>
        <w:ind w:left="0"/>
      </w:pPr>
    </w:p>
    <w:p w14:paraId="427A1228" w14:textId="77777777" w:rsidR="004352B1" w:rsidRDefault="004352B1" w:rsidP="00FC0A90">
      <w:pPr>
        <w:pStyle w:val="NormalIndent"/>
        <w:ind w:left="0"/>
      </w:pPr>
    </w:p>
    <w:p w14:paraId="7AAFF8FE" w14:textId="77777777" w:rsidR="004352B1" w:rsidRDefault="004352B1" w:rsidP="00FC0A90">
      <w:pPr>
        <w:pStyle w:val="NormalIndent"/>
        <w:ind w:left="0"/>
      </w:pPr>
    </w:p>
    <w:p w14:paraId="5708A52B" w14:textId="77777777" w:rsidR="004352B1" w:rsidRDefault="004352B1" w:rsidP="00FC0A90">
      <w:pPr>
        <w:pStyle w:val="NormalIndent"/>
        <w:ind w:left="0"/>
      </w:pPr>
    </w:p>
    <w:p w14:paraId="252A3B02" w14:textId="77777777" w:rsidR="004352B1" w:rsidRDefault="004352B1" w:rsidP="00FC0A90">
      <w:pPr>
        <w:pStyle w:val="NormalIndent"/>
        <w:ind w:left="0"/>
      </w:pPr>
    </w:p>
    <w:p w14:paraId="4261AE91" w14:textId="77777777" w:rsidR="004352B1" w:rsidRDefault="004352B1" w:rsidP="00FC0A90">
      <w:pPr>
        <w:pStyle w:val="NormalIndent"/>
        <w:ind w:left="0"/>
      </w:pPr>
    </w:p>
    <w:p w14:paraId="282EABD9" w14:textId="77777777" w:rsidR="004352B1" w:rsidRDefault="004352B1" w:rsidP="00FC0A90">
      <w:pPr>
        <w:pStyle w:val="NormalIndent"/>
        <w:ind w:left="0"/>
      </w:pPr>
    </w:p>
    <w:p w14:paraId="4BCC88EA" w14:textId="77777777" w:rsidR="004352B1" w:rsidRDefault="004352B1" w:rsidP="00FC0A90">
      <w:pPr>
        <w:pStyle w:val="NormalIndent"/>
        <w:ind w:left="0"/>
      </w:pPr>
    </w:p>
    <w:p w14:paraId="16CE43CC" w14:textId="77777777" w:rsidR="004352B1" w:rsidRDefault="004352B1" w:rsidP="00FC0A90">
      <w:pPr>
        <w:pStyle w:val="NormalIndent"/>
        <w:ind w:left="0"/>
      </w:pPr>
    </w:p>
    <w:p w14:paraId="1351FA5B" w14:textId="77777777" w:rsidR="004352B1" w:rsidRDefault="004352B1" w:rsidP="00FC0A90">
      <w:pPr>
        <w:pStyle w:val="NormalIndent"/>
        <w:ind w:left="0"/>
      </w:pPr>
    </w:p>
    <w:p w14:paraId="259E94CD" w14:textId="77777777" w:rsidR="00950B66" w:rsidRDefault="00950B66" w:rsidP="00176F27">
      <w:pPr>
        <w:pStyle w:val="NormalIndent"/>
        <w:ind w:left="0"/>
      </w:pPr>
    </w:p>
    <w:p w14:paraId="1628DCCB" w14:textId="4A48C0DA" w:rsidR="00BC01A3" w:rsidRPr="00123D8E" w:rsidRDefault="00BC01A3" w:rsidP="00BC01A3">
      <w:pPr>
        <w:pStyle w:val="Heading2"/>
        <w:rPr>
          <w:lang w:eastAsia="zh-CN"/>
        </w:rPr>
      </w:pPr>
      <w:bookmarkStart w:id="51" w:name="_Toc182359212"/>
      <w:r>
        <w:rPr>
          <w:lang w:eastAsia="zh-CN"/>
        </w:rPr>
        <w:lastRenderedPageBreak/>
        <w:t>EnmScripting</w:t>
      </w:r>
      <w:bookmarkEnd w:id="51"/>
    </w:p>
    <w:p w14:paraId="0414C8E1" w14:textId="51B6993A" w:rsidR="00BC01A3" w:rsidRDefault="00BC01A3" w:rsidP="00BC01A3">
      <w:pPr>
        <w:pStyle w:val="Heading3"/>
        <w:rPr>
          <w:rFonts w:ascii="Arial" w:hAnsi="Arial" w:cs="Arial"/>
          <w:bCs/>
          <w:sz w:val="22"/>
          <w:szCs w:val="22"/>
        </w:rPr>
      </w:pPr>
      <w:bookmarkStart w:id="52" w:name="_Toc182359213"/>
      <w:r>
        <w:rPr>
          <w:rFonts w:ascii="Arial" w:hAnsi="Arial" w:cs="Arial"/>
          <w:bCs/>
          <w:sz w:val="22"/>
          <w:szCs w:val="22"/>
        </w:rPr>
        <w:t>enm cli</w:t>
      </w:r>
      <w:bookmarkEnd w:id="52"/>
    </w:p>
    <w:p w14:paraId="65212E5E" w14:textId="7A02D2CD" w:rsidR="00B22529" w:rsidRDefault="00B22529" w:rsidP="00B22529">
      <w:pPr>
        <w:pStyle w:val="NormalIndent"/>
        <w:ind w:left="0"/>
      </w:pPr>
      <w:r>
        <w:t>Allow users checking enm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3" w:name="_Toc182359214"/>
      <w:r>
        <w:rPr>
          <w:rFonts w:ascii="Arial" w:hAnsi="Arial" w:cs="Arial"/>
          <w:bCs/>
          <w:sz w:val="22"/>
          <w:szCs w:val="22"/>
        </w:rPr>
        <w:t>enmscripting</w:t>
      </w:r>
      <w:bookmarkEnd w:id="53"/>
    </w:p>
    <w:p w14:paraId="19372083" w14:textId="2763B1A3" w:rsidR="00B22529" w:rsidRDefault="00B22529" w:rsidP="00B22529">
      <w:pPr>
        <w:pStyle w:val="NormalIndent"/>
        <w:ind w:left="0"/>
      </w:pPr>
      <w:r>
        <w:t>Allow users checking enmscripting and create the python script.</w:t>
      </w:r>
    </w:p>
    <w:p w14:paraId="36A2848B" w14:textId="13C3A988" w:rsidR="00B22529" w:rsidRDefault="00B22529" w:rsidP="00B22529">
      <w:pPr>
        <w:pStyle w:val="NormalIndent"/>
        <w:ind w:left="0"/>
      </w:pPr>
    </w:p>
    <w:p w14:paraId="5F59018B" w14:textId="481A25AC" w:rsidR="00BC58AF"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48053" cy="2896855"/>
                    </a:xfrm>
                    <a:prstGeom prst="rect">
                      <a:avLst/>
                    </a:prstGeom>
                  </pic:spPr>
                </pic:pic>
              </a:graphicData>
            </a:graphic>
          </wp:inline>
        </w:drawing>
      </w:r>
    </w:p>
    <w:p w14:paraId="322E271A" w14:textId="77777777" w:rsidR="00950B66" w:rsidRDefault="00950B66" w:rsidP="00B22529">
      <w:pPr>
        <w:pStyle w:val="NormalIndent"/>
        <w:ind w:left="0"/>
      </w:pPr>
    </w:p>
    <w:p w14:paraId="170D9E5A" w14:textId="77777777" w:rsidR="004352B1" w:rsidRDefault="004352B1" w:rsidP="00B22529">
      <w:pPr>
        <w:pStyle w:val="NormalIndent"/>
        <w:ind w:left="0"/>
      </w:pPr>
    </w:p>
    <w:p w14:paraId="61B474A5" w14:textId="77777777" w:rsidR="004352B1" w:rsidRPr="00B22529" w:rsidRDefault="004352B1"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4" w:name="_Toc182359215"/>
      <w:r>
        <w:rPr>
          <w:rFonts w:ascii="Arial" w:hAnsi="Arial" w:cs="Arial"/>
          <w:bCs/>
          <w:sz w:val="22"/>
          <w:szCs w:val="22"/>
        </w:rPr>
        <w:lastRenderedPageBreak/>
        <w:t>syntaxchecking</w:t>
      </w:r>
      <w:bookmarkEnd w:id="54"/>
    </w:p>
    <w:p w14:paraId="3FD58009" w14:textId="24173199" w:rsidR="00BC01A3" w:rsidRDefault="00B22529" w:rsidP="00176F27">
      <w:pPr>
        <w:pStyle w:val="NormalIndent"/>
        <w:ind w:left="0"/>
        <w:rPr>
          <w:lang w:eastAsia="zh-CN"/>
        </w:rPr>
      </w:pPr>
      <w:r>
        <w:rPr>
          <w:lang w:eastAsia="zh-CN"/>
        </w:rPr>
        <w:t>Allow users checking the enmscripting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7D2D3418" w14:textId="77777777" w:rsidR="00950B66" w:rsidRDefault="00950B66" w:rsidP="00176F27">
      <w:pPr>
        <w:pStyle w:val="NormalIndent"/>
        <w:ind w:left="0"/>
        <w:rPr>
          <w:lang w:eastAsia="zh-CN"/>
        </w:rPr>
      </w:pPr>
    </w:p>
    <w:p w14:paraId="47491D61" w14:textId="2F9EE112"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54905555" w14:textId="114E1414" w:rsidR="00474296" w:rsidRPr="00797C65"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3433445"/>
                    </a:xfrm>
                    <a:prstGeom prst="rect">
                      <a:avLst/>
                    </a:prstGeom>
                  </pic:spPr>
                </pic:pic>
              </a:graphicData>
            </a:graphic>
          </wp:inline>
        </w:drawing>
      </w:r>
    </w:p>
    <w:p w14:paraId="0D138414" w14:textId="2B0BBC04" w:rsidR="00797C65" w:rsidRPr="00123D8E" w:rsidRDefault="00797C65" w:rsidP="00BC01A3">
      <w:pPr>
        <w:pStyle w:val="Heading2"/>
        <w:numPr>
          <w:ilvl w:val="1"/>
          <w:numId w:val="25"/>
        </w:numPr>
        <w:rPr>
          <w:lang w:eastAsia="zh-CN"/>
        </w:rPr>
      </w:pPr>
      <w:bookmarkStart w:id="55" w:name="_Toc182359216"/>
      <w:r>
        <w:rPr>
          <w:lang w:eastAsia="zh-CN"/>
        </w:rPr>
        <w:lastRenderedPageBreak/>
        <w:t>Help</w:t>
      </w:r>
      <w:bookmarkEnd w:id="55"/>
    </w:p>
    <w:p w14:paraId="45AFCF22" w14:textId="14553D29" w:rsidR="00C864BF" w:rsidRDefault="00C864BF" w:rsidP="00797C65">
      <w:pPr>
        <w:pStyle w:val="Heading3"/>
        <w:rPr>
          <w:rFonts w:ascii="Arial" w:hAnsi="Arial" w:cs="Arial"/>
          <w:bCs/>
          <w:sz w:val="22"/>
          <w:szCs w:val="22"/>
        </w:rPr>
      </w:pPr>
      <w:bookmarkStart w:id="56" w:name="_Toc182359217"/>
      <w:r>
        <w:rPr>
          <w:rFonts w:ascii="Arial" w:hAnsi="Arial" w:cs="Arial"/>
          <w:bCs/>
          <w:sz w:val="22"/>
          <w:szCs w:val="22"/>
        </w:rPr>
        <w:t>3.3 Regular Expressions</w:t>
      </w:r>
      <w:bookmarkEnd w:id="56"/>
    </w:p>
    <w:p w14:paraId="259D43D0" w14:textId="77777777" w:rsidR="00C864BF" w:rsidRDefault="00C864BF" w:rsidP="00C864BF">
      <w:pPr>
        <w:pStyle w:val="NormalIndent"/>
        <w:ind w:left="0"/>
      </w:pPr>
      <w:r>
        <w:t>Base on Moshell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7" w:name="_Toc182359218"/>
      <w:r>
        <w:rPr>
          <w:rFonts w:ascii="Arial" w:hAnsi="Arial" w:cs="Arial"/>
          <w:bCs/>
          <w:sz w:val="22"/>
          <w:szCs w:val="22"/>
        </w:rPr>
        <w:t>3.4 How to specify attribute values.</w:t>
      </w:r>
      <w:bookmarkEnd w:id="57"/>
    </w:p>
    <w:p w14:paraId="6A67347B" w14:textId="77777777" w:rsidR="00C864BF" w:rsidRDefault="00C864BF" w:rsidP="00C864BF">
      <w:pPr>
        <w:pStyle w:val="NormalIndent"/>
        <w:ind w:left="0"/>
      </w:pPr>
      <w:r>
        <w:t>Base on Moshell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58" w:name="_Toc182359219"/>
      <w:r>
        <w:rPr>
          <w:rFonts w:ascii="Arial" w:hAnsi="Arial" w:cs="Arial"/>
          <w:bCs/>
          <w:sz w:val="22"/>
          <w:szCs w:val="22"/>
        </w:rPr>
        <w:t>6.2 Variable Assigment</w:t>
      </w:r>
      <w:bookmarkEnd w:id="58"/>
    </w:p>
    <w:p w14:paraId="3C4A9488" w14:textId="1E96CE27" w:rsidR="00176F27" w:rsidRDefault="00176F27" w:rsidP="00176F27">
      <w:pPr>
        <w:pStyle w:val="NormalIndent"/>
        <w:ind w:left="0"/>
      </w:pPr>
      <w:r>
        <w:t>Base on Moshell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59" w:name="_Toc182359220"/>
      <w:r>
        <w:rPr>
          <w:rFonts w:ascii="Arial" w:hAnsi="Arial" w:cs="Arial"/>
          <w:bCs/>
          <w:sz w:val="22"/>
          <w:szCs w:val="22"/>
        </w:rPr>
        <w:t xml:space="preserve">6.3 </w:t>
      </w:r>
      <w:r w:rsidR="00797C65">
        <w:rPr>
          <w:rFonts w:ascii="Arial" w:hAnsi="Arial" w:cs="Arial"/>
          <w:bCs/>
          <w:sz w:val="22"/>
          <w:szCs w:val="22"/>
        </w:rPr>
        <w:t>Hashtables (Arrays)</w:t>
      </w:r>
      <w:bookmarkEnd w:id="59"/>
    </w:p>
    <w:p w14:paraId="4CBCB609" w14:textId="77777777" w:rsidR="00176F27" w:rsidRDefault="00176F27" w:rsidP="00176F27">
      <w:pPr>
        <w:pStyle w:val="NormalIndent"/>
        <w:ind w:left="0"/>
      </w:pPr>
      <w:r>
        <w:t>Base on Moshell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60" w:name="_Toc182359221"/>
      <w:r>
        <w:rPr>
          <w:rFonts w:ascii="Arial" w:hAnsi="Arial" w:cs="Arial"/>
          <w:bCs/>
          <w:sz w:val="22"/>
          <w:szCs w:val="22"/>
        </w:rPr>
        <w:t xml:space="preserve">6.4 </w:t>
      </w:r>
      <w:r w:rsidR="00797C65">
        <w:rPr>
          <w:rFonts w:ascii="Arial" w:hAnsi="Arial" w:cs="Arial"/>
          <w:bCs/>
          <w:sz w:val="22"/>
          <w:szCs w:val="22"/>
        </w:rPr>
        <w:t>If/else Constructs</w:t>
      </w:r>
      <w:bookmarkEnd w:id="60"/>
    </w:p>
    <w:p w14:paraId="6E6D59E3" w14:textId="77777777" w:rsidR="00176F27" w:rsidRDefault="00176F27" w:rsidP="00176F27">
      <w:pPr>
        <w:pStyle w:val="NormalIndent"/>
        <w:ind w:left="0"/>
      </w:pPr>
      <w:r>
        <w:t>Base on Moshell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1" w:name="_Toc182359222"/>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1"/>
    </w:p>
    <w:p w14:paraId="2796100F" w14:textId="77777777" w:rsidR="00176F27" w:rsidRDefault="00176F27" w:rsidP="00176F27">
      <w:pPr>
        <w:pStyle w:val="NormalIndent"/>
        <w:ind w:left="0"/>
      </w:pPr>
      <w:r>
        <w:t>Base on Moshell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2" w:name="_Toc182359223"/>
      <w:r>
        <w:rPr>
          <w:rFonts w:ascii="Arial" w:hAnsi="Arial" w:cs="Arial"/>
          <w:bCs/>
          <w:sz w:val="22"/>
          <w:szCs w:val="22"/>
        </w:rPr>
        <w:t>6.6 User-Defined Functions</w:t>
      </w:r>
      <w:bookmarkEnd w:id="62"/>
    </w:p>
    <w:p w14:paraId="7C17AB9D" w14:textId="11964D23" w:rsidR="00176F27" w:rsidRDefault="00176F27" w:rsidP="00176F27">
      <w:pPr>
        <w:pStyle w:val="NormalIndent"/>
        <w:ind w:left="0"/>
      </w:pPr>
      <w:r>
        <w:t>Base on Moshell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3" w:name="_Toc182359224"/>
      <w:r>
        <w:rPr>
          <w:rFonts w:ascii="Arial" w:hAnsi="Arial" w:cs="Arial"/>
          <w:bCs/>
          <w:sz w:val="22"/>
          <w:szCs w:val="22"/>
        </w:rPr>
        <w:t>6.7 Nesting For and If Statements</w:t>
      </w:r>
      <w:bookmarkEnd w:id="63"/>
    </w:p>
    <w:p w14:paraId="53DA321C" w14:textId="77777777" w:rsidR="00176F27" w:rsidRDefault="00176F27" w:rsidP="00176F27">
      <w:pPr>
        <w:pStyle w:val="NormalIndent"/>
        <w:ind w:left="0"/>
      </w:pPr>
      <w:r>
        <w:t>Base on Moshell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4" w:name="_Toc182359225"/>
      <w:r>
        <w:rPr>
          <w:rFonts w:ascii="Arial" w:hAnsi="Arial" w:cs="Arial"/>
          <w:bCs/>
          <w:sz w:val="22"/>
          <w:szCs w:val="22"/>
        </w:rPr>
        <w:t>6.8 Examples Scripts</w:t>
      </w:r>
      <w:bookmarkEnd w:id="64"/>
    </w:p>
    <w:p w14:paraId="057ADEB8" w14:textId="79E16F00" w:rsidR="00034D4E" w:rsidRDefault="00176F27" w:rsidP="00176F27">
      <w:pPr>
        <w:pStyle w:val="NormalIndent"/>
        <w:ind w:left="0"/>
      </w:pPr>
      <w:r>
        <w:t>Base on Moshell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5" w:name="_Toc182359226"/>
      <w:r w:rsidRPr="00034D4E">
        <w:rPr>
          <w:rFonts w:ascii="Arial" w:hAnsi="Arial" w:cs="Arial"/>
          <w:bCs/>
          <w:sz w:val="22"/>
          <w:szCs w:val="22"/>
        </w:rPr>
        <w:t>cmedit help</w:t>
      </w:r>
      <w:bookmarkEnd w:id="65"/>
    </w:p>
    <w:p w14:paraId="330AAD06" w14:textId="4AC71D27" w:rsidR="000868EE" w:rsidRDefault="000868EE" w:rsidP="000868EE">
      <w:pPr>
        <w:pStyle w:val="NormalIndent"/>
        <w:ind w:left="0"/>
      </w:pPr>
      <w:r>
        <w:t>Base on enm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6" w:name="_Toc182359227"/>
      <w:r>
        <w:rPr>
          <w:rFonts w:ascii="Arial" w:hAnsi="Arial" w:cs="Arial"/>
          <w:bCs/>
          <w:sz w:val="22"/>
          <w:szCs w:val="22"/>
        </w:rPr>
        <w:t>enmscripting</w:t>
      </w:r>
      <w:bookmarkEnd w:id="66"/>
    </w:p>
    <w:p w14:paraId="144707C4" w14:textId="6C411221" w:rsidR="000868EE" w:rsidRDefault="000868EE" w:rsidP="000868EE">
      <w:pPr>
        <w:pStyle w:val="NormalIndent"/>
        <w:ind w:left="0"/>
      </w:pPr>
      <w:r>
        <w:t>Base on enmscriptin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7" w:name="_Toc182359228"/>
      <w:r w:rsidRPr="00626185">
        <w:rPr>
          <w:rFonts w:ascii="Arial" w:hAnsi="Arial" w:cs="Arial"/>
          <w:bCs/>
          <w:sz w:val="22"/>
          <w:szCs w:val="22"/>
        </w:rPr>
        <w:t>MoshellLatestChanges</w:t>
      </w:r>
      <w:bookmarkEnd w:id="67"/>
    </w:p>
    <w:p w14:paraId="6738F8E7" w14:textId="3723F5DC" w:rsidR="00626185" w:rsidRDefault="00626185" w:rsidP="00626185">
      <w:pPr>
        <w:pStyle w:val="NormalIndent"/>
        <w:ind w:left="0"/>
      </w:pPr>
      <w:r>
        <w:t>Show the latest changes of Moshell’s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68" w:name="_Toc182359229"/>
      <w:r>
        <w:rPr>
          <w:rFonts w:ascii="Arial" w:hAnsi="Arial" w:cs="Arial"/>
          <w:bCs/>
          <w:sz w:val="22"/>
          <w:szCs w:val="22"/>
        </w:rPr>
        <w:lastRenderedPageBreak/>
        <w:t>About</w:t>
      </w:r>
      <w:bookmarkEnd w:id="68"/>
    </w:p>
    <w:p w14:paraId="6EFF3D07" w14:textId="6720CEE1" w:rsidR="006F0EBF" w:rsidRDefault="00176F27" w:rsidP="00176F27">
      <w:pPr>
        <w:pStyle w:val="NormalIndent"/>
        <w:ind w:left="0"/>
      </w:pPr>
      <w:r>
        <w:rPr>
          <w:noProof/>
        </w:rPr>
        <w:drawing>
          <wp:inline distT="0" distB="0" distL="0" distR="0" wp14:anchorId="10E8F8F8" wp14:editId="3E6B04E4">
            <wp:extent cx="5732145" cy="2979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2979420"/>
                    </a:xfrm>
                    <a:prstGeom prst="rect">
                      <a:avLst/>
                    </a:prstGeom>
                  </pic:spPr>
                </pic:pic>
              </a:graphicData>
            </a:graphic>
          </wp:inline>
        </w:drawing>
      </w:r>
    </w:p>
    <w:p w14:paraId="5BD14E3C" w14:textId="77777777" w:rsidR="00950B66" w:rsidRDefault="00950B66" w:rsidP="00176F27">
      <w:pPr>
        <w:pStyle w:val="NormalIndent"/>
        <w:ind w:left="0"/>
      </w:pPr>
    </w:p>
    <w:p w14:paraId="0FFB205F" w14:textId="77777777" w:rsidR="00950B66" w:rsidRDefault="00950B66" w:rsidP="00176F27">
      <w:pPr>
        <w:pStyle w:val="NormalIndent"/>
        <w:ind w:left="0"/>
      </w:pPr>
    </w:p>
    <w:p w14:paraId="491DAF3B" w14:textId="77777777" w:rsidR="00950B66" w:rsidRDefault="00950B66" w:rsidP="00176F27">
      <w:pPr>
        <w:pStyle w:val="NormalIndent"/>
        <w:ind w:left="0"/>
      </w:pPr>
    </w:p>
    <w:p w14:paraId="1904C76E" w14:textId="77777777" w:rsidR="00950B66" w:rsidRPr="00176F27" w:rsidRDefault="00950B66" w:rsidP="00176F27">
      <w:pPr>
        <w:pStyle w:val="NormalIndent"/>
        <w:ind w:left="0"/>
      </w:pPr>
    </w:p>
    <w:p w14:paraId="7FC58DD6" w14:textId="5B715D4D" w:rsidR="00890056" w:rsidRPr="00CD2FA1" w:rsidRDefault="001C1B60" w:rsidP="00B23422">
      <w:pPr>
        <w:pStyle w:val="Heading1"/>
      </w:pPr>
      <w:bookmarkStart w:id="69" w:name="_Toc182359230"/>
      <w:bookmarkStart w:id="70" w:name="_Toc274831137"/>
      <w:bookmarkStart w:id="71" w:name="_Toc275863530"/>
      <w:bookmarkEnd w:id="4"/>
      <w:bookmarkEnd w:id="5"/>
      <w:bookmarkEnd w:id="6"/>
      <w:bookmarkEnd w:id="36"/>
      <w:r w:rsidRPr="001C1B60">
        <w:t>Install python (Python 3.11.4) and Setup</w:t>
      </w:r>
      <w:bookmarkEnd w:id="69"/>
    </w:p>
    <w:bookmarkEnd w:id="70"/>
    <w:bookmarkEnd w:id="71"/>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92"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r w:rsidRPr="00462421">
        <w:t>sysdm.cpl</w:t>
      </w:r>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693455" cy="1038749"/>
                    </a:xfrm>
                    <a:prstGeom prst="rect">
                      <a:avLst/>
                    </a:prstGeom>
                  </pic:spPr>
                </pic:pic>
              </a:graphicData>
            </a:graphic>
          </wp:inline>
        </w:drawing>
      </w: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4DC2994C" w14:textId="2AA77539" w:rsidR="00281EE7" w:rsidRDefault="00281EE7" w:rsidP="006F0EBF">
      <w:r w:rsidRPr="00281EE7">
        <w:rPr>
          <w:noProof/>
        </w:rPr>
        <w:lastRenderedPageBreak/>
        <w:drawing>
          <wp:inline distT="0" distB="0" distL="0" distR="0" wp14:anchorId="019B7BAA" wp14:editId="2386207F">
            <wp:extent cx="2735580" cy="2537460"/>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735901" cy="2537758"/>
                    </a:xfrm>
                    <a:prstGeom prst="rect">
                      <a:avLst/>
                    </a:prstGeom>
                  </pic:spPr>
                </pic:pic>
              </a:graphicData>
            </a:graphic>
          </wp:inline>
        </w:drawing>
      </w:r>
    </w:p>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C:\Users\&lt;signum&gt;\AppData\Local\Programs\Python\Python311;C:\Users\&lt;signum&gt;\AppData\Local\Programs\Python\Python311\Scripts</w:t>
      </w:r>
    </w:p>
    <w:p w14:paraId="5AA2CDA9" w14:textId="77777777" w:rsidR="006F0EBF" w:rsidRDefault="006F0EBF" w:rsidP="006F0EBF">
      <w:r>
        <w:rPr>
          <w:noProof/>
        </w:rPr>
        <w:drawing>
          <wp:inline distT="0" distB="0" distL="0" distR="0" wp14:anchorId="2C4882F1" wp14:editId="6D5674E2">
            <wp:extent cx="5760085" cy="23012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60085" cy="2301240"/>
                    </a:xfrm>
                    <a:prstGeom prst="rect">
                      <a:avLst/>
                    </a:prstGeom>
                  </pic:spPr>
                </pic:pic>
              </a:graphicData>
            </a:graphic>
          </wp:inline>
        </w:drawing>
      </w: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21E6B0B7">
            <wp:extent cx="5760085"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60085" cy="2278380"/>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r>
        <w:t>T</w:t>
      </w:r>
      <w:r w:rsidR="006F0EBF">
        <w:t>kinter</w:t>
      </w:r>
    </w:p>
    <w:p w14:paraId="497713C5" w14:textId="307AACCF" w:rsidR="00281EE7" w:rsidRDefault="00281EE7" w:rsidP="006F0EBF">
      <w:pPr>
        <w:pStyle w:val="ListParagraph"/>
        <w:numPr>
          <w:ilvl w:val="0"/>
          <w:numId w:val="21"/>
        </w:numPr>
        <w:spacing w:after="160" w:line="259" w:lineRule="auto"/>
        <w:contextualSpacing/>
      </w:pPr>
      <w:r>
        <w:t>Openpyxl</w:t>
      </w:r>
    </w:p>
    <w:p w14:paraId="49ACAD40" w14:textId="710C0CE7" w:rsidR="00281EE7" w:rsidRDefault="00F92164" w:rsidP="006F0EBF">
      <w:pPr>
        <w:pStyle w:val="ListParagraph"/>
        <w:numPr>
          <w:ilvl w:val="0"/>
          <w:numId w:val="21"/>
        </w:numPr>
        <w:spacing w:after="160" w:line="259" w:lineRule="auto"/>
        <w:contextualSpacing/>
      </w:pPr>
      <w:r>
        <w:t>P</w:t>
      </w:r>
      <w:r w:rsidR="00281EE7">
        <w:t>ysftp</w:t>
      </w:r>
    </w:p>
    <w:p w14:paraId="04D95A78" w14:textId="079DBDF2" w:rsidR="00F92164" w:rsidRDefault="00F92164" w:rsidP="006F0EBF">
      <w:pPr>
        <w:pStyle w:val="ListParagraph"/>
        <w:numPr>
          <w:ilvl w:val="0"/>
          <w:numId w:val="21"/>
        </w:numPr>
        <w:spacing w:after="160" w:line="259" w:lineRule="auto"/>
        <w:contextualSpacing/>
      </w:pPr>
      <w:r>
        <w:t>Py_compile</w:t>
      </w:r>
    </w:p>
    <w:p w14:paraId="344ADE7B" w14:textId="4A1A3442" w:rsidR="00F92164" w:rsidRDefault="00F92164" w:rsidP="006F0EBF">
      <w:pPr>
        <w:pStyle w:val="ListParagraph"/>
        <w:numPr>
          <w:ilvl w:val="0"/>
          <w:numId w:val="21"/>
        </w:numPr>
        <w:spacing w:after="160" w:line="259" w:lineRule="auto"/>
        <w:contextualSpacing/>
      </w:pPr>
      <w:r>
        <w:t>Paramiko</w:t>
      </w:r>
    </w:p>
    <w:p w14:paraId="2767CA19" w14:textId="7A2DB936" w:rsidR="00F92164" w:rsidRDefault="00F92164" w:rsidP="006F0EBF">
      <w:pPr>
        <w:pStyle w:val="ListParagraph"/>
        <w:numPr>
          <w:ilvl w:val="0"/>
          <w:numId w:val="21"/>
        </w:numPr>
        <w:spacing w:after="160" w:line="259" w:lineRule="auto"/>
        <w:contextualSpacing/>
      </w:pPr>
      <w:r>
        <w:t>Re</w:t>
      </w:r>
    </w:p>
    <w:p w14:paraId="45A9C9BF" w14:textId="6DD3FBC9" w:rsidR="006F0EBF" w:rsidRDefault="006F0EBF" w:rsidP="006F0EBF">
      <w:pPr>
        <w:ind w:left="360"/>
      </w:pPr>
      <w:r>
        <w:t xml:space="preserve">How to install </w:t>
      </w:r>
      <w:r w:rsidR="00016385">
        <w:t>Package requirements</w:t>
      </w:r>
      <w:r>
        <w:t xml:space="preserve"> on windows:</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r w:rsidRPr="00340213">
        <w:rPr>
          <w:i/>
          <w:iCs/>
        </w:rPr>
        <w:t xml:space="preserve">py -m pip install </w:t>
      </w:r>
      <w:r>
        <w:rPr>
          <w:i/>
          <w:iCs/>
        </w:rPr>
        <w:t>tkinter</w:t>
      </w:r>
    </w:p>
    <w:p w14:paraId="3A487CF5" w14:textId="77777777" w:rsidR="006F0EBF" w:rsidRPr="008A4E4F" w:rsidRDefault="006F0EBF" w:rsidP="006F0EBF">
      <w:pPr>
        <w:pStyle w:val="ListParagraph"/>
        <w:numPr>
          <w:ilvl w:val="1"/>
          <w:numId w:val="22"/>
        </w:numPr>
        <w:spacing w:after="160" w:line="259" w:lineRule="auto"/>
        <w:contextualSpacing/>
      </w:pPr>
      <w:r>
        <w:rPr>
          <w:i/>
          <w:iCs/>
        </w:rPr>
        <w:t>py -m pip install openpyxl</w:t>
      </w:r>
    </w:p>
    <w:p w14:paraId="70185E0C" w14:textId="24F4B3CD" w:rsidR="00281EE7" w:rsidRPr="00F92164" w:rsidRDefault="006F0EBF" w:rsidP="00EC7C29">
      <w:pPr>
        <w:pStyle w:val="ListParagraph"/>
        <w:numPr>
          <w:ilvl w:val="1"/>
          <w:numId w:val="22"/>
        </w:numPr>
        <w:spacing w:after="160" w:line="259" w:lineRule="auto"/>
        <w:contextualSpacing/>
      </w:pPr>
      <w:r>
        <w:rPr>
          <w:i/>
          <w:iCs/>
        </w:rPr>
        <w:t xml:space="preserve">py -m pip </w:t>
      </w:r>
      <w:r w:rsidR="00394611">
        <w:rPr>
          <w:i/>
          <w:iCs/>
        </w:rPr>
        <w:t xml:space="preserve">install </w:t>
      </w:r>
      <w:r>
        <w:rPr>
          <w:i/>
          <w:iCs/>
        </w:rPr>
        <w:t>pysftp</w:t>
      </w:r>
    </w:p>
    <w:p w14:paraId="56AC4CED" w14:textId="031E00BA" w:rsidR="00F92164" w:rsidRPr="00F92164" w:rsidRDefault="00F92164" w:rsidP="00F92164">
      <w:pPr>
        <w:pStyle w:val="ListParagraph"/>
        <w:numPr>
          <w:ilvl w:val="1"/>
          <w:numId w:val="22"/>
        </w:numPr>
        <w:spacing w:after="160" w:line="259" w:lineRule="auto"/>
        <w:contextualSpacing/>
      </w:pPr>
      <w:r>
        <w:rPr>
          <w:i/>
          <w:iCs/>
        </w:rPr>
        <w:t>py -m pip install py_compile</w:t>
      </w:r>
    </w:p>
    <w:p w14:paraId="2B0FF1B2" w14:textId="223B4B8C" w:rsidR="00F92164" w:rsidRPr="00F92164" w:rsidRDefault="00F92164" w:rsidP="00F92164">
      <w:pPr>
        <w:pStyle w:val="ListParagraph"/>
        <w:numPr>
          <w:ilvl w:val="1"/>
          <w:numId w:val="22"/>
        </w:numPr>
        <w:spacing w:after="160" w:line="259" w:lineRule="auto"/>
        <w:contextualSpacing/>
      </w:pPr>
      <w:r>
        <w:rPr>
          <w:i/>
          <w:iCs/>
        </w:rPr>
        <w:t>py -m pip install paramiko</w:t>
      </w:r>
    </w:p>
    <w:p w14:paraId="168EDA72" w14:textId="419DCBF8" w:rsidR="00F92164" w:rsidRPr="00F92164" w:rsidRDefault="00F92164" w:rsidP="00F92164">
      <w:pPr>
        <w:pStyle w:val="ListParagraph"/>
        <w:numPr>
          <w:ilvl w:val="1"/>
          <w:numId w:val="22"/>
        </w:numPr>
        <w:spacing w:after="160" w:line="259" w:lineRule="auto"/>
        <w:contextualSpacing/>
      </w:pPr>
      <w:r>
        <w:rPr>
          <w:i/>
          <w:iCs/>
        </w:rPr>
        <w:t>py -m pip install re</w:t>
      </w:r>
    </w:p>
    <w:p w14:paraId="30D79FEE" w14:textId="77777777" w:rsidR="00F92164" w:rsidRDefault="00F92164" w:rsidP="00F92164">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Set alias in .bashrc file.</w:t>
      </w:r>
    </w:p>
    <w:p w14:paraId="49F57F64" w14:textId="77777777" w:rsidR="006F0EBF" w:rsidRDefault="006F0EBF" w:rsidP="006F0EBF">
      <w:pPr>
        <w:pStyle w:val="ListParagraph"/>
      </w:pPr>
    </w:p>
    <w:p w14:paraId="116E1539" w14:textId="6AB6F0F1" w:rsidR="00AF13BD" w:rsidRPr="000B42AD" w:rsidRDefault="006F0EBF" w:rsidP="000B42AD">
      <w:r>
        <w:rPr>
          <w:noProof/>
        </w:rPr>
        <w:drawing>
          <wp:inline distT="0" distB="0" distL="0" distR="0" wp14:anchorId="78B1ADCB" wp14:editId="19E11387">
            <wp:extent cx="5760085" cy="1790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60085" cy="1790700"/>
                    </a:xfrm>
                    <a:prstGeom prst="rect">
                      <a:avLst/>
                    </a:prstGeom>
                  </pic:spPr>
                </pic:pic>
              </a:graphicData>
            </a:graphic>
          </wp:inline>
        </w:drawing>
      </w: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lastRenderedPageBreak/>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Start the tool by type MoshellEditor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2" w:name="_Toc182359231"/>
      <w:r>
        <w:lastRenderedPageBreak/>
        <w:t>Tool Source</w:t>
      </w:r>
      <w:bookmarkEnd w:id="72"/>
    </w:p>
    <w:p w14:paraId="2081B78F" w14:textId="08A3E572" w:rsidR="0023432E" w:rsidRDefault="0023432E" w:rsidP="0023432E">
      <w:pPr>
        <w:pStyle w:val="Heading2"/>
      </w:pPr>
      <w:bookmarkStart w:id="73" w:name="_Toc182359232"/>
      <w:r>
        <w:t>Latest Version</w:t>
      </w:r>
      <w:r w:rsidR="00FE7F89">
        <w:t xml:space="preserve"> (</w:t>
      </w:r>
      <w:r w:rsidR="00B93710">
        <w:t>16</w:t>
      </w:r>
      <w:r w:rsidR="00FE7F89">
        <w:t>-</w:t>
      </w:r>
      <w:r w:rsidR="00B93710">
        <w:t>Oct</w:t>
      </w:r>
      <w:r w:rsidR="00FE7F89">
        <w:t>-202</w:t>
      </w:r>
      <w:r w:rsidR="006751A7">
        <w:t>4</w:t>
      </w:r>
      <w:r w:rsidR="00FE7F89">
        <w:t>)</w:t>
      </w:r>
      <w:bookmarkEnd w:id="73"/>
    </w:p>
    <w:p w14:paraId="39F4B7E0" w14:textId="378ECA76" w:rsidR="00211B1F" w:rsidRDefault="00000000" w:rsidP="00211B1F">
      <w:pPr>
        <w:pStyle w:val="NormalIndent"/>
        <w:ind w:left="0"/>
        <w:rPr>
          <w:rStyle w:val="Hyperlink"/>
        </w:rPr>
      </w:pPr>
      <w:hyperlink r:id="rId101" w:history="1">
        <w:r w:rsidR="00211B1F" w:rsidRPr="001817A0">
          <w:rPr>
            <w:rStyle w:val="Hyperlink"/>
          </w:rPr>
          <w:t>https://web.yammer.com/main/org/ericsson.com/users/eyJfdHlwZSI6IlVzZXIiLCJpZCI6IjEyODI5MjE3MjU5NTIifQ/storyline</w:t>
        </w:r>
      </w:hyperlink>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4" w:name="_Toc182359233"/>
      <w:r>
        <w:t>Demo Videos</w:t>
      </w:r>
      <w:bookmarkEnd w:id="74"/>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02"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03"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04"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Demo Video: Parse FolderLog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05"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.mos</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ssh and execute amosbatch,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06"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Auto prompt Moshell commands during user typing over ssh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07" w:history="1">
        <w:r w:rsidR="00496400" w:rsidRPr="00B13E80">
          <w:rPr>
            <w:rStyle w:val="Hyperlink"/>
          </w:rPr>
          <w:t>https://web.yammer.com/main/org/ericsson.com/threads/eyJfdHlwZSI6IlRocmVhZCIsImlkIjoiMjYxNzUwMjU1ODI2NTM0NCJ9?trk_copy_link=V1</w:t>
        </w:r>
      </w:hyperlink>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08" w:history="1">
        <w:r w:rsidR="00DE06D7" w:rsidRPr="003A1B2C">
          <w:rPr>
            <w:rStyle w:val="Hyperlink"/>
          </w:rPr>
          <w:t>https://web.yammer.com/main/org/ericsson.com/threads/eyJfdHlwZSI6IlRocmVhZCIsImlkIjoiMjY3NjkxMDE3NDE5OTgwOCJ9?trk_copy_link=V2</w:t>
        </w:r>
      </w:hyperlink>
    </w:p>
    <w:p w14:paraId="3480C6FA" w14:textId="77777777" w:rsidR="00F75D29" w:rsidRDefault="00F75D29" w:rsidP="008548E7">
      <w:pPr>
        <w:pStyle w:val="NormalIndent"/>
        <w:ind w:left="0"/>
      </w:pPr>
    </w:p>
    <w:p w14:paraId="6A4D552F" w14:textId="5CD7AD95" w:rsidR="00A367E0" w:rsidRDefault="00A367E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How to use Simple CR Handler.</w:t>
      </w:r>
    </w:p>
    <w:p w14:paraId="18D70B59" w14:textId="77777777" w:rsidR="00A367E0" w:rsidRDefault="00A367E0" w:rsidP="008548E7">
      <w:pPr>
        <w:pStyle w:val="NormalIndent"/>
        <w:ind w:left="0"/>
        <w:rPr>
          <w:rFonts w:ascii="Segoe UI" w:hAnsi="Segoe UI" w:cs="Segoe UI"/>
          <w:color w:val="11100F"/>
          <w:shd w:val="clear" w:color="auto" w:fill="FFFFFF"/>
        </w:rPr>
      </w:pPr>
    </w:p>
    <w:p w14:paraId="4E20CE81" w14:textId="67A20288" w:rsidR="00A367E0" w:rsidRDefault="00000000" w:rsidP="008548E7">
      <w:pPr>
        <w:pStyle w:val="NormalIndent"/>
        <w:ind w:left="0"/>
      </w:pPr>
      <w:hyperlink r:id="rId109" w:history="1">
        <w:r w:rsidR="00A367E0" w:rsidRPr="00B20DEC">
          <w:rPr>
            <w:rStyle w:val="Hyperlink"/>
          </w:rPr>
          <w:t>https://engage.cloud.microsoft/main/org/ericsson.com/threads/eyJfdHlwZSI6IlRocmVhZCIsImlkIjoiMjgyNDkxODMxMzQzNTEzNiJ9?trk_copy_link=V2</w:t>
        </w:r>
      </w:hyperlink>
    </w:p>
    <w:p w14:paraId="0958A91C" w14:textId="77777777" w:rsidR="00A367E0" w:rsidRDefault="00A367E0" w:rsidP="008548E7">
      <w:pPr>
        <w:pStyle w:val="NormalIndent"/>
        <w:ind w:left="0"/>
      </w:pPr>
    </w:p>
    <w:p w14:paraId="1825EF40" w14:textId="77777777" w:rsidR="00EC7C29" w:rsidRDefault="00EC7C29" w:rsidP="00EC7C29">
      <w:pPr>
        <w:pStyle w:val="NormalIndent"/>
        <w:ind w:left="0"/>
      </w:pPr>
      <w:r>
        <w:t>Below link for demo about how auto run CR based on stepbystep.txt file.</w:t>
      </w:r>
    </w:p>
    <w:p w14:paraId="0258346F" w14:textId="77777777" w:rsidR="00EC7C29" w:rsidRDefault="00EC7C29" w:rsidP="00EC7C29">
      <w:pPr>
        <w:pStyle w:val="NormalIndent"/>
        <w:ind w:left="0"/>
      </w:pPr>
    </w:p>
    <w:p w14:paraId="0CE0416D" w14:textId="77777777" w:rsidR="00EC7C29" w:rsidRDefault="00EC7C29" w:rsidP="00EC7C29">
      <w:pPr>
        <w:pStyle w:val="NormalIndent"/>
        <w:ind w:left="0"/>
      </w:pPr>
      <w:r>
        <w:t>This demo shows how to auto execute the CR until we have result in excel format.</w:t>
      </w:r>
    </w:p>
    <w:p w14:paraId="123AB9FE" w14:textId="77777777" w:rsidR="00EC7C29" w:rsidRDefault="00EC7C29" w:rsidP="00EC7C29">
      <w:pPr>
        <w:pStyle w:val="NormalIndent"/>
        <w:ind w:left="0"/>
      </w:pPr>
    </w:p>
    <w:p w14:paraId="71FDF532" w14:textId="77777777" w:rsidR="00EC7C29" w:rsidRDefault="00EC7C29" w:rsidP="00EC7C29">
      <w:pPr>
        <w:pStyle w:val="NormalIndent"/>
        <w:numPr>
          <w:ilvl w:val="0"/>
          <w:numId w:val="16"/>
        </w:numPr>
      </w:pPr>
      <w:r>
        <w:t>Upload CR folder (script files).</w:t>
      </w:r>
    </w:p>
    <w:p w14:paraId="36B4818A" w14:textId="77777777" w:rsidR="00EC7C29" w:rsidRDefault="00EC7C29" w:rsidP="00EC7C29">
      <w:pPr>
        <w:pStyle w:val="NormalIndent"/>
        <w:numPr>
          <w:ilvl w:val="0"/>
          <w:numId w:val="16"/>
        </w:numPr>
      </w:pPr>
      <w:r>
        <w:t>cd to to CR folder.</w:t>
      </w:r>
    </w:p>
    <w:p w14:paraId="45DA6712" w14:textId="77777777" w:rsidR="00EC7C29" w:rsidRDefault="00EC7C29" w:rsidP="00EC7C29">
      <w:pPr>
        <w:pStyle w:val="NormalIndent"/>
        <w:numPr>
          <w:ilvl w:val="0"/>
          <w:numId w:val="16"/>
        </w:numPr>
      </w:pPr>
      <w:r>
        <w:t>Execute amosbatch.</w:t>
      </w:r>
    </w:p>
    <w:p w14:paraId="66B0F281" w14:textId="77777777" w:rsidR="00EC7C29" w:rsidRDefault="00EC7C29" w:rsidP="00EC7C29">
      <w:pPr>
        <w:pStyle w:val="NormalIndent"/>
        <w:numPr>
          <w:ilvl w:val="0"/>
          <w:numId w:val="16"/>
        </w:numPr>
      </w:pPr>
      <w:r>
        <w:t>Download Log Folder.</w:t>
      </w:r>
    </w:p>
    <w:p w14:paraId="2D543E51" w14:textId="77777777" w:rsidR="00EC7C29" w:rsidRDefault="00EC7C29" w:rsidP="00EC7C29">
      <w:pPr>
        <w:pStyle w:val="NormalIndent"/>
        <w:numPr>
          <w:ilvl w:val="0"/>
          <w:numId w:val="16"/>
        </w:numPr>
      </w:pPr>
      <w:r>
        <w:t>Parse Log Folder.</w:t>
      </w:r>
    </w:p>
    <w:p w14:paraId="13E78225" w14:textId="77777777" w:rsidR="00EC7C29" w:rsidRDefault="00EC7C29" w:rsidP="00EC7C29">
      <w:pPr>
        <w:pStyle w:val="NormalIndent"/>
        <w:numPr>
          <w:ilvl w:val="0"/>
          <w:numId w:val="16"/>
        </w:numPr>
      </w:pPr>
      <w:r>
        <w:t>Show Summary of CR execution result in excel format.</w:t>
      </w:r>
    </w:p>
    <w:p w14:paraId="33787B51" w14:textId="77777777" w:rsidR="00EC7C29" w:rsidRDefault="00EC7C29" w:rsidP="00EC7C29">
      <w:pPr>
        <w:pStyle w:val="NormalIndent"/>
        <w:ind w:left="1080"/>
      </w:pPr>
    </w:p>
    <w:p w14:paraId="301F9CE8" w14:textId="77777777" w:rsidR="00EC7C29" w:rsidRDefault="00000000" w:rsidP="00EC7C29">
      <w:pPr>
        <w:rPr>
          <w:rFonts w:ascii="Calibri" w:hAnsi="Calibri"/>
          <w:lang w:val="en-US"/>
        </w:rPr>
      </w:pPr>
      <w:hyperlink r:id="rId110" w:history="1">
        <w:r w:rsidR="00EC7C29">
          <w:rPr>
            <w:rStyle w:val="Hyperlink"/>
          </w:rPr>
          <w:t>https://engage.cloud.microsoft/main/org/ericsson.com/threads/eyJfdHlwZSI6IlRocmVhZCIsImlkIjoiMjg0OTczMDcyMjIwOTc5MiJ9?trk_copy_link=V2</w:t>
        </w:r>
      </w:hyperlink>
    </w:p>
    <w:p w14:paraId="0FF9797C" w14:textId="77777777" w:rsidR="00A367E0" w:rsidRDefault="00A367E0" w:rsidP="008548E7">
      <w:pPr>
        <w:pStyle w:val="NormalIndent"/>
        <w:ind w:left="0"/>
      </w:pPr>
    </w:p>
    <w:p w14:paraId="2F4CBBBB" w14:textId="77777777" w:rsidR="00F74159" w:rsidRDefault="00F74159" w:rsidP="008548E7">
      <w:pPr>
        <w:pStyle w:val="NormalIndent"/>
        <w:ind w:left="0"/>
      </w:pPr>
    </w:p>
    <w:p w14:paraId="56D9C674" w14:textId="13853E5F" w:rsidR="00F74159" w:rsidRDefault="00F74159" w:rsidP="008548E7">
      <w:pPr>
        <w:pStyle w:val="NormalIndent"/>
        <w:ind w:left="0"/>
      </w:pPr>
      <w:r>
        <w:t xml:space="preserve">Demo how to use </w:t>
      </w:r>
      <w:r w:rsidRPr="00F74159">
        <w:t>mCRTool auto generated scripts base</w:t>
      </w:r>
      <w:r>
        <w:t>d</w:t>
      </w:r>
      <w:r w:rsidRPr="00F74159">
        <w:t xml:space="preserve"> on Datasheet and provided template lists. It automatically selects the best matched template with the given data sheet from RF team.</w:t>
      </w:r>
    </w:p>
    <w:p w14:paraId="7BA6F5CB" w14:textId="77777777" w:rsidR="00F74159" w:rsidRDefault="00F74159" w:rsidP="008548E7">
      <w:pPr>
        <w:pStyle w:val="NormalIndent"/>
        <w:ind w:left="0"/>
      </w:pPr>
    </w:p>
    <w:p w14:paraId="27700D73" w14:textId="634B617D" w:rsidR="00F74159" w:rsidRDefault="00000000" w:rsidP="008548E7">
      <w:pPr>
        <w:pStyle w:val="NormalIndent"/>
        <w:ind w:left="0"/>
      </w:pPr>
      <w:hyperlink r:id="rId111" w:history="1">
        <w:r w:rsidR="00F74159" w:rsidRPr="00E726AF">
          <w:rPr>
            <w:rStyle w:val="Hyperlink"/>
          </w:rPr>
          <w:t>https://engage.cloud.microsoft/main/org/ericsson.com/threads/eyJfdHlwZSI6IlRocmVhZCIsImlkIjoiMzAxNzg4NjY0MTgyMzc0NCJ9?trk_copy_link=V2</w:t>
        </w:r>
      </w:hyperlink>
    </w:p>
    <w:p w14:paraId="00B6AB72" w14:textId="77777777" w:rsidR="00F74159" w:rsidRDefault="00F74159" w:rsidP="008548E7">
      <w:pPr>
        <w:pStyle w:val="NormalIndent"/>
        <w:ind w:left="0"/>
      </w:pPr>
    </w:p>
    <w:p w14:paraId="119C5EB8" w14:textId="77777777" w:rsidR="00F74159" w:rsidRDefault="00F74159" w:rsidP="008548E7">
      <w:pPr>
        <w:pStyle w:val="NormalIndent"/>
        <w:ind w:left="0"/>
      </w:pPr>
    </w:p>
    <w:p w14:paraId="672C69E4" w14:textId="7D6130B2" w:rsidR="00F74159" w:rsidRDefault="00493E4C"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how to use </w:t>
      </w:r>
      <w:r w:rsidR="00F74159">
        <w:rPr>
          <w:rFonts w:ascii="Segoe UI" w:hAnsi="Segoe UI" w:cs="Segoe UI"/>
          <w:color w:val="11100F"/>
          <w:shd w:val="clear" w:color="auto" w:fill="FFFFFF"/>
        </w:rPr>
        <w:t>Simple CR Handler reads Data Files (Excel files from RF) then automatically generate scripts, upload to OSS/ENM, execute scripts, download log files, parse log files and summary the results in excel output.</w:t>
      </w:r>
    </w:p>
    <w:p w14:paraId="4A821198" w14:textId="77777777" w:rsidR="00F74159" w:rsidRDefault="00F74159" w:rsidP="008548E7">
      <w:pPr>
        <w:pStyle w:val="NormalIndent"/>
        <w:ind w:left="0"/>
      </w:pPr>
    </w:p>
    <w:p w14:paraId="781415CA" w14:textId="564FA684" w:rsidR="00F74159" w:rsidRDefault="00000000" w:rsidP="008548E7">
      <w:pPr>
        <w:pStyle w:val="NormalIndent"/>
        <w:ind w:left="0"/>
      </w:pPr>
      <w:hyperlink r:id="rId112" w:history="1">
        <w:r w:rsidR="00F74159" w:rsidRPr="00E726AF">
          <w:rPr>
            <w:rStyle w:val="Hyperlink"/>
          </w:rPr>
          <w:t>https://engage.cloud.microsoft/main/org/ericsson.com/threads/eyJfdHlwZSI6IlRocmVhZCIsImlkIjoiMzAxNzkwMzA0MDQ5NTYxNiJ9?trk_copy_link=V2</w:t>
        </w:r>
      </w:hyperlink>
    </w:p>
    <w:p w14:paraId="550A10B3" w14:textId="77777777" w:rsidR="00F74159" w:rsidRPr="0023432E" w:rsidRDefault="00F74159" w:rsidP="008548E7">
      <w:pPr>
        <w:pStyle w:val="NormalIndent"/>
        <w:ind w:left="0"/>
      </w:pPr>
    </w:p>
    <w:sectPr w:rsidR="00F74159" w:rsidRPr="0023432E" w:rsidSect="00D34816">
      <w:footerReference w:type="default" r:id="rId113"/>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4F149" w14:textId="77777777" w:rsidR="00DC0754" w:rsidRDefault="00DC0754">
      <w:r>
        <w:separator/>
      </w:r>
    </w:p>
  </w:endnote>
  <w:endnote w:type="continuationSeparator" w:id="0">
    <w:p w14:paraId="39497E76" w14:textId="77777777" w:rsidR="00DC0754" w:rsidRDefault="00DC0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38149" w14:textId="77777777" w:rsidR="001F05FD" w:rsidRDefault="001F05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5EE391EF" w:rsidR="00EE6B3E" w:rsidRDefault="00EE6B3E" w:rsidP="00022981">
          <w:pPr>
            <w:pStyle w:val="Footer"/>
            <w:ind w:left="0" w:right="360"/>
          </w:pPr>
          <w:r>
            <w:fldChar w:fldCharType="begin"/>
          </w:r>
          <w:r>
            <w:instrText xml:space="preserve"> DATE \@ "dd/MM/yyyy" </w:instrText>
          </w:r>
          <w:r>
            <w:fldChar w:fldCharType="separate"/>
          </w:r>
          <w:r w:rsidR="000D5ED0">
            <w:rPr>
              <w:noProof/>
            </w:rPr>
            <w:t>13/11/2024</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r w:rsidR="009378DB">
            <w:rPr>
              <w:lang w:val="en-US"/>
            </w:rPr>
            <w:t>MoshellEditor UserGuide</w:t>
          </w:r>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23FE2" w14:textId="77777777" w:rsidR="001F05FD" w:rsidRDefault="001F05F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3F4E69A5" w:rsidR="00EE6B3E" w:rsidRDefault="00EE6B3E" w:rsidP="00022981">
          <w:pPr>
            <w:pStyle w:val="Footer"/>
            <w:ind w:left="0" w:right="360"/>
          </w:pPr>
          <w:r>
            <w:fldChar w:fldCharType="begin"/>
          </w:r>
          <w:r>
            <w:instrText xml:space="preserve"> DATE \@ "dd/MM/yyyy" </w:instrText>
          </w:r>
          <w:r>
            <w:fldChar w:fldCharType="separate"/>
          </w:r>
          <w:r w:rsidR="000D5ED0">
            <w:rPr>
              <w:noProof/>
            </w:rPr>
            <w:t>13/11/2024</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MoshellEditor UserGuide</w:t>
          </w:r>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7411F" w14:textId="77777777" w:rsidR="00DC0754" w:rsidRDefault="00DC075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4E5A1655" w14:textId="77777777" w:rsidR="00DC0754" w:rsidRDefault="00DC0754">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71178D13" w14:textId="77777777" w:rsidR="00DC0754" w:rsidRDefault="00DC0754">
      <w:pPr>
        <w:ind w:right="360"/>
      </w:pPr>
      <w:r>
        <w:separator/>
      </w:r>
    </w:p>
  </w:footnote>
  <w:footnote w:type="continuationSeparator" w:id="0">
    <w:p w14:paraId="275DF87F" w14:textId="77777777" w:rsidR="00DC0754" w:rsidRDefault="00DC07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D7E63" w14:textId="77777777" w:rsidR="001F05FD" w:rsidRDefault="001F05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3B00F1ED" w14:textId="498115E7"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C967C5">
            <w:rPr>
              <w:rFonts w:ascii="Arial" w:hAnsi="Arial" w:cs="Arial"/>
              <w:noProof/>
              <w:sz w:val="14"/>
              <w:szCs w:val="14"/>
            </w:rPr>
            <w:t>1</w:t>
          </w:r>
          <w:r w:rsidR="00053885">
            <w:rPr>
              <w:rFonts w:ascii="Arial" w:hAnsi="Arial" w:cs="Arial"/>
              <w:noProof/>
              <w:sz w:val="14"/>
              <w:szCs w:val="14"/>
            </w:rPr>
            <w:t>4</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77DF4330" w:rsidR="00644D96" w:rsidRPr="00F6435C" w:rsidRDefault="004A2020" w:rsidP="00644D96">
          <w:pPr>
            <w:pStyle w:val="Header"/>
            <w:jc w:val="center"/>
            <w:rPr>
              <w:rFonts w:ascii="Arial" w:hAnsi="Arial" w:cs="Arial"/>
              <w:noProof/>
              <w:sz w:val="14"/>
              <w:szCs w:val="14"/>
            </w:rPr>
          </w:pPr>
          <w:r>
            <w:rPr>
              <w:rFonts w:ascii="Arial" w:hAnsi="Arial" w:cs="Arial"/>
              <w:noProof/>
              <w:sz w:val="14"/>
              <w:szCs w:val="14"/>
            </w:rPr>
            <w:t>16</w:t>
          </w:r>
          <w:r w:rsidR="00552A49">
            <w:rPr>
              <w:rFonts w:ascii="Arial" w:hAnsi="Arial" w:cs="Arial"/>
              <w:noProof/>
              <w:sz w:val="14"/>
              <w:szCs w:val="14"/>
            </w:rPr>
            <w:t>-</w:t>
          </w:r>
          <w:r>
            <w:rPr>
              <w:rFonts w:ascii="Arial" w:hAnsi="Arial" w:cs="Arial"/>
              <w:noProof/>
              <w:sz w:val="14"/>
              <w:szCs w:val="14"/>
            </w:rPr>
            <w:t>Oct</w:t>
          </w:r>
          <w:r w:rsidR="00644D96" w:rsidRPr="00F6435C">
            <w:rPr>
              <w:rFonts w:ascii="Arial" w:hAnsi="Arial" w:cs="Arial"/>
              <w:noProof/>
              <w:sz w:val="14"/>
              <w:szCs w:val="14"/>
            </w:rPr>
            <w:t>-202</w:t>
          </w:r>
          <w:r w:rsidR="00552A49">
            <w:rPr>
              <w:rFonts w:ascii="Arial" w:hAnsi="Arial" w:cs="Arial"/>
              <w:noProof/>
              <w:sz w:val="14"/>
              <w:szCs w:val="14"/>
            </w:rPr>
            <w:t>4</w:t>
          </w:r>
        </w:p>
      </w:tc>
    </w:tr>
  </w:tbl>
  <w:p w14:paraId="39B46EEA" w14:textId="77777777" w:rsidR="00EE6B3E" w:rsidRPr="00F8247A" w:rsidRDefault="00EE6B3E" w:rsidP="006E5F69">
    <w:pPr>
      <w:pStyle w:val="Header"/>
      <w:rPr>
        <w:rFonts w:ascii="Arial" w:hAnsi="Arial" w:cs="Arial"/>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2477B7FD" w14:textId="35C26A35"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2B0F8C">
            <w:rPr>
              <w:rFonts w:ascii="Arial" w:hAnsi="Arial" w:cs="Arial"/>
              <w:noProof/>
              <w:sz w:val="14"/>
              <w:szCs w:val="14"/>
            </w:rPr>
            <w:t>1</w:t>
          </w:r>
          <w:r w:rsidR="001F05FD">
            <w:rPr>
              <w:rFonts w:ascii="Arial" w:hAnsi="Arial" w:cs="Arial"/>
              <w:noProof/>
              <w:sz w:val="14"/>
              <w:szCs w:val="14"/>
            </w:rPr>
            <w:t>4</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6AA79253" w:rsidR="00F6435C" w:rsidRPr="00F6435C" w:rsidRDefault="000B18F2" w:rsidP="00F6435C">
          <w:pPr>
            <w:pStyle w:val="Header"/>
            <w:jc w:val="center"/>
            <w:rPr>
              <w:rFonts w:ascii="Arial" w:hAnsi="Arial" w:cs="Arial"/>
              <w:noProof/>
              <w:sz w:val="14"/>
              <w:szCs w:val="14"/>
            </w:rPr>
          </w:pPr>
          <w:r>
            <w:rPr>
              <w:rFonts w:ascii="Arial" w:hAnsi="Arial" w:cs="Arial"/>
              <w:noProof/>
              <w:sz w:val="14"/>
              <w:szCs w:val="14"/>
            </w:rPr>
            <w:t>16</w:t>
          </w:r>
          <w:r w:rsidR="00F6435C" w:rsidRPr="00F6435C">
            <w:rPr>
              <w:rFonts w:ascii="Arial" w:hAnsi="Arial" w:cs="Arial"/>
              <w:noProof/>
              <w:sz w:val="14"/>
              <w:szCs w:val="14"/>
            </w:rPr>
            <w:t>-</w:t>
          </w:r>
          <w:r>
            <w:rPr>
              <w:rFonts w:ascii="Arial" w:hAnsi="Arial" w:cs="Arial"/>
              <w:noProof/>
              <w:sz w:val="14"/>
              <w:szCs w:val="14"/>
            </w:rPr>
            <w:t>Oct</w:t>
          </w:r>
          <w:r w:rsidR="00F6435C" w:rsidRPr="00F6435C">
            <w:rPr>
              <w:rFonts w:ascii="Arial" w:hAnsi="Arial" w:cs="Arial"/>
              <w:noProof/>
              <w:sz w:val="14"/>
              <w:szCs w:val="14"/>
            </w:rPr>
            <w:t>-202</w:t>
          </w:r>
          <w:r w:rsidR="00552A49">
            <w:rPr>
              <w:rFonts w:ascii="Arial" w:hAnsi="Arial" w:cs="Arial"/>
              <w:noProof/>
              <w:sz w:val="14"/>
              <w:szCs w:val="14"/>
            </w:rPr>
            <w:t>4</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37B29"/>
    <w:multiLevelType w:val="hybridMultilevel"/>
    <w:tmpl w:val="1F00A316"/>
    <w:lvl w:ilvl="0" w:tplc="17E2A0B0">
      <w:start w:val="2"/>
      <w:numFmt w:val="bullet"/>
      <w:lvlText w:val=""/>
      <w:lvlJc w:val="left"/>
      <w:pPr>
        <w:ind w:left="720" w:hanging="360"/>
      </w:pPr>
      <w:rPr>
        <w:rFonts w:ascii="Wingdings" w:eastAsia="SimSun" w:hAnsi="Wingdings"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4"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5"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6"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8"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6D00F02"/>
    <w:multiLevelType w:val="hybridMultilevel"/>
    <w:tmpl w:val="BD54BC74"/>
    <w:lvl w:ilvl="0" w:tplc="2700919E">
      <w:start w:val="1"/>
      <w:numFmt w:val="decimal"/>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20"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3"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3"/>
  </w:num>
  <w:num w:numId="3" w16cid:durableId="469858071">
    <w:abstractNumId w:val="5"/>
  </w:num>
  <w:num w:numId="4" w16cid:durableId="1686400202">
    <w:abstractNumId w:val="22"/>
  </w:num>
  <w:num w:numId="5" w16cid:durableId="4291250">
    <w:abstractNumId w:val="8"/>
  </w:num>
  <w:num w:numId="6" w16cid:durableId="1395932504">
    <w:abstractNumId w:val="1"/>
  </w:num>
  <w:num w:numId="7" w16cid:durableId="2076539839">
    <w:abstractNumId w:val="14"/>
  </w:num>
  <w:num w:numId="8" w16cid:durableId="2057007652">
    <w:abstractNumId w:val="23"/>
  </w:num>
  <w:num w:numId="9" w16cid:durableId="652173740">
    <w:abstractNumId w:val="13"/>
  </w:num>
  <w:num w:numId="10" w16cid:durableId="1639453665">
    <w:abstractNumId w:val="2"/>
  </w:num>
  <w:num w:numId="11" w16cid:durableId="693532689">
    <w:abstractNumId w:val="6"/>
  </w:num>
  <w:num w:numId="12" w16cid:durableId="1332374623">
    <w:abstractNumId w:val="3"/>
  </w:num>
  <w:num w:numId="13" w16cid:durableId="449906528">
    <w:abstractNumId w:val="20"/>
  </w:num>
  <w:num w:numId="14" w16cid:durableId="307629780">
    <w:abstractNumId w:val="16"/>
  </w:num>
  <w:num w:numId="15" w16cid:durableId="1309943570">
    <w:abstractNumId w:val="13"/>
  </w:num>
  <w:num w:numId="16" w16cid:durableId="239406997">
    <w:abstractNumId w:val="10"/>
  </w:num>
  <w:num w:numId="17" w16cid:durableId="2145076565">
    <w:abstractNumId w:val="12"/>
  </w:num>
  <w:num w:numId="18" w16cid:durableId="1630626953">
    <w:abstractNumId w:val="24"/>
  </w:num>
  <w:num w:numId="19" w16cid:durableId="975258595">
    <w:abstractNumId w:val="9"/>
  </w:num>
  <w:num w:numId="20" w16cid:durableId="696583809">
    <w:abstractNumId w:val="4"/>
  </w:num>
  <w:num w:numId="21" w16cid:durableId="181863697">
    <w:abstractNumId w:val="15"/>
  </w:num>
  <w:num w:numId="22" w16cid:durableId="69157296">
    <w:abstractNumId w:val="21"/>
  </w:num>
  <w:num w:numId="23" w16cid:durableId="1194222824">
    <w:abstractNumId w:val="11"/>
  </w:num>
  <w:num w:numId="24" w16cid:durableId="1705592385">
    <w:abstractNumId w:val="17"/>
  </w:num>
  <w:num w:numId="25" w16cid:durableId="1224481992">
    <w:abstractNumId w:val="13"/>
    <w:lvlOverride w:ilvl="0">
      <w:startOverride w:val="3"/>
    </w:lvlOverride>
    <w:lvlOverride w:ilvl="1">
      <w:startOverride w:val="9"/>
    </w:lvlOverride>
  </w:num>
  <w:num w:numId="26" w16cid:durableId="1884127009">
    <w:abstractNumId w:val="13"/>
  </w:num>
  <w:num w:numId="27" w16cid:durableId="20837181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3"/>
  </w:num>
  <w:num w:numId="29" w16cid:durableId="85737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3"/>
  </w:num>
  <w:num w:numId="31" w16cid:durableId="433356413">
    <w:abstractNumId w:val="18"/>
  </w:num>
  <w:num w:numId="32" w16cid:durableId="1009333867">
    <w:abstractNumId w:val="13"/>
  </w:num>
  <w:num w:numId="33" w16cid:durableId="20934329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0771008">
    <w:abstractNumId w:val="7"/>
  </w:num>
  <w:num w:numId="35" w16cid:durableId="601114462">
    <w:abstractNumId w:val="19"/>
  </w:num>
  <w:num w:numId="36" w16cid:durableId="20048127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897"/>
    <w:rsid w:val="00000BF6"/>
    <w:rsid w:val="00001168"/>
    <w:rsid w:val="000011EE"/>
    <w:rsid w:val="00001585"/>
    <w:rsid w:val="00001738"/>
    <w:rsid w:val="00002021"/>
    <w:rsid w:val="0000289B"/>
    <w:rsid w:val="00002BBE"/>
    <w:rsid w:val="0000356B"/>
    <w:rsid w:val="00003C0C"/>
    <w:rsid w:val="00003D61"/>
    <w:rsid w:val="00004500"/>
    <w:rsid w:val="0000535A"/>
    <w:rsid w:val="00005B30"/>
    <w:rsid w:val="00005E11"/>
    <w:rsid w:val="00005EC4"/>
    <w:rsid w:val="00005FCF"/>
    <w:rsid w:val="00005FF2"/>
    <w:rsid w:val="000076DD"/>
    <w:rsid w:val="000079A8"/>
    <w:rsid w:val="00010EEB"/>
    <w:rsid w:val="00010EEC"/>
    <w:rsid w:val="00011375"/>
    <w:rsid w:val="000115FD"/>
    <w:rsid w:val="00011A01"/>
    <w:rsid w:val="00011AC2"/>
    <w:rsid w:val="00011EB1"/>
    <w:rsid w:val="00012C8C"/>
    <w:rsid w:val="00013050"/>
    <w:rsid w:val="00013424"/>
    <w:rsid w:val="00013445"/>
    <w:rsid w:val="00013785"/>
    <w:rsid w:val="000149D4"/>
    <w:rsid w:val="00014DEB"/>
    <w:rsid w:val="0001633A"/>
    <w:rsid w:val="00016385"/>
    <w:rsid w:val="000175F7"/>
    <w:rsid w:val="00017CD0"/>
    <w:rsid w:val="00017F58"/>
    <w:rsid w:val="00020751"/>
    <w:rsid w:val="00020A56"/>
    <w:rsid w:val="00020F55"/>
    <w:rsid w:val="00021660"/>
    <w:rsid w:val="00021E41"/>
    <w:rsid w:val="00022046"/>
    <w:rsid w:val="0002217F"/>
    <w:rsid w:val="00022981"/>
    <w:rsid w:val="000229E9"/>
    <w:rsid w:val="000233EC"/>
    <w:rsid w:val="000234FE"/>
    <w:rsid w:val="0002384D"/>
    <w:rsid w:val="000242B4"/>
    <w:rsid w:val="0002434A"/>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3AC5"/>
    <w:rsid w:val="00034099"/>
    <w:rsid w:val="00034158"/>
    <w:rsid w:val="000342F2"/>
    <w:rsid w:val="000345FA"/>
    <w:rsid w:val="00034D4E"/>
    <w:rsid w:val="00034F3C"/>
    <w:rsid w:val="00035280"/>
    <w:rsid w:val="000353B1"/>
    <w:rsid w:val="00035A98"/>
    <w:rsid w:val="00036454"/>
    <w:rsid w:val="00036AE9"/>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6BC"/>
    <w:rsid w:val="00050CAB"/>
    <w:rsid w:val="00051A33"/>
    <w:rsid w:val="00051B32"/>
    <w:rsid w:val="00051CD4"/>
    <w:rsid w:val="00052706"/>
    <w:rsid w:val="00052BCD"/>
    <w:rsid w:val="00052E2F"/>
    <w:rsid w:val="00053885"/>
    <w:rsid w:val="000539B6"/>
    <w:rsid w:val="00053FF0"/>
    <w:rsid w:val="00054AA7"/>
    <w:rsid w:val="00054C35"/>
    <w:rsid w:val="0005637A"/>
    <w:rsid w:val="000565F2"/>
    <w:rsid w:val="00057763"/>
    <w:rsid w:val="00060AEA"/>
    <w:rsid w:val="000617B1"/>
    <w:rsid w:val="00061A92"/>
    <w:rsid w:val="000627F7"/>
    <w:rsid w:val="0006303F"/>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337C"/>
    <w:rsid w:val="000845A3"/>
    <w:rsid w:val="00084800"/>
    <w:rsid w:val="000848AB"/>
    <w:rsid w:val="000857AA"/>
    <w:rsid w:val="00085CFC"/>
    <w:rsid w:val="000862C0"/>
    <w:rsid w:val="000868EE"/>
    <w:rsid w:val="0008699E"/>
    <w:rsid w:val="00086F17"/>
    <w:rsid w:val="00087008"/>
    <w:rsid w:val="00087369"/>
    <w:rsid w:val="00087DE0"/>
    <w:rsid w:val="00090237"/>
    <w:rsid w:val="00090403"/>
    <w:rsid w:val="000905E6"/>
    <w:rsid w:val="000908B4"/>
    <w:rsid w:val="0009096F"/>
    <w:rsid w:val="00091834"/>
    <w:rsid w:val="00091AD2"/>
    <w:rsid w:val="00092105"/>
    <w:rsid w:val="000926E6"/>
    <w:rsid w:val="00092D59"/>
    <w:rsid w:val="00093A4E"/>
    <w:rsid w:val="00093D16"/>
    <w:rsid w:val="00094024"/>
    <w:rsid w:val="0009427B"/>
    <w:rsid w:val="00094647"/>
    <w:rsid w:val="0009621B"/>
    <w:rsid w:val="0009652D"/>
    <w:rsid w:val="000A0094"/>
    <w:rsid w:val="000A0223"/>
    <w:rsid w:val="000A0EDA"/>
    <w:rsid w:val="000A132A"/>
    <w:rsid w:val="000A1D95"/>
    <w:rsid w:val="000A2541"/>
    <w:rsid w:val="000A2C75"/>
    <w:rsid w:val="000A53F9"/>
    <w:rsid w:val="000A6897"/>
    <w:rsid w:val="000A7520"/>
    <w:rsid w:val="000B04B7"/>
    <w:rsid w:val="000B0AA8"/>
    <w:rsid w:val="000B158F"/>
    <w:rsid w:val="000B18F2"/>
    <w:rsid w:val="000B248C"/>
    <w:rsid w:val="000B25A6"/>
    <w:rsid w:val="000B266E"/>
    <w:rsid w:val="000B2863"/>
    <w:rsid w:val="000B28D4"/>
    <w:rsid w:val="000B42AD"/>
    <w:rsid w:val="000B44B8"/>
    <w:rsid w:val="000B55D9"/>
    <w:rsid w:val="000B5B7F"/>
    <w:rsid w:val="000B5E90"/>
    <w:rsid w:val="000B6499"/>
    <w:rsid w:val="000B6550"/>
    <w:rsid w:val="000B68A0"/>
    <w:rsid w:val="000B6BCD"/>
    <w:rsid w:val="000B6E1A"/>
    <w:rsid w:val="000B71CD"/>
    <w:rsid w:val="000B76E6"/>
    <w:rsid w:val="000B7A2D"/>
    <w:rsid w:val="000C1338"/>
    <w:rsid w:val="000C1354"/>
    <w:rsid w:val="000C19DB"/>
    <w:rsid w:val="000C1AEE"/>
    <w:rsid w:val="000C1EC9"/>
    <w:rsid w:val="000C2A1E"/>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2772"/>
    <w:rsid w:val="000D375F"/>
    <w:rsid w:val="000D3937"/>
    <w:rsid w:val="000D3DA9"/>
    <w:rsid w:val="000D3DC7"/>
    <w:rsid w:val="000D424B"/>
    <w:rsid w:val="000D518C"/>
    <w:rsid w:val="000D51DF"/>
    <w:rsid w:val="000D523F"/>
    <w:rsid w:val="000D54F1"/>
    <w:rsid w:val="000D5ED0"/>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39F5"/>
    <w:rsid w:val="000E412D"/>
    <w:rsid w:val="000E4517"/>
    <w:rsid w:val="000E47BB"/>
    <w:rsid w:val="000E47F6"/>
    <w:rsid w:val="000E4FA2"/>
    <w:rsid w:val="000E50D1"/>
    <w:rsid w:val="000E52D7"/>
    <w:rsid w:val="000E5941"/>
    <w:rsid w:val="000E6021"/>
    <w:rsid w:val="000E62B8"/>
    <w:rsid w:val="000E6CC5"/>
    <w:rsid w:val="000E6F5A"/>
    <w:rsid w:val="000E7245"/>
    <w:rsid w:val="000E783A"/>
    <w:rsid w:val="000E78F4"/>
    <w:rsid w:val="000E7A96"/>
    <w:rsid w:val="000F0603"/>
    <w:rsid w:val="000F06FB"/>
    <w:rsid w:val="000F07BF"/>
    <w:rsid w:val="000F1A07"/>
    <w:rsid w:val="000F1B5C"/>
    <w:rsid w:val="000F1C19"/>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0F0"/>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117"/>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31A"/>
    <w:rsid w:val="00140612"/>
    <w:rsid w:val="001410D5"/>
    <w:rsid w:val="00141C6C"/>
    <w:rsid w:val="00141E0D"/>
    <w:rsid w:val="00141FC9"/>
    <w:rsid w:val="0014207E"/>
    <w:rsid w:val="001422E3"/>
    <w:rsid w:val="001424A4"/>
    <w:rsid w:val="0014251C"/>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2C50"/>
    <w:rsid w:val="00163637"/>
    <w:rsid w:val="00163A03"/>
    <w:rsid w:val="00163DCF"/>
    <w:rsid w:val="00164028"/>
    <w:rsid w:val="0016481B"/>
    <w:rsid w:val="00164ACF"/>
    <w:rsid w:val="00165134"/>
    <w:rsid w:val="001655AB"/>
    <w:rsid w:val="00167F08"/>
    <w:rsid w:val="001709B5"/>
    <w:rsid w:val="00171544"/>
    <w:rsid w:val="00172870"/>
    <w:rsid w:val="00173192"/>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3767"/>
    <w:rsid w:val="0019401A"/>
    <w:rsid w:val="0019497D"/>
    <w:rsid w:val="00194CAA"/>
    <w:rsid w:val="001954B8"/>
    <w:rsid w:val="001955F5"/>
    <w:rsid w:val="001956AB"/>
    <w:rsid w:val="0019582C"/>
    <w:rsid w:val="001963B0"/>
    <w:rsid w:val="001973EC"/>
    <w:rsid w:val="00197E26"/>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855"/>
    <w:rsid w:val="001B19BC"/>
    <w:rsid w:val="001B210D"/>
    <w:rsid w:val="001B274E"/>
    <w:rsid w:val="001B29F4"/>
    <w:rsid w:val="001B2FF5"/>
    <w:rsid w:val="001B30B2"/>
    <w:rsid w:val="001B3A0F"/>
    <w:rsid w:val="001B437A"/>
    <w:rsid w:val="001B44A7"/>
    <w:rsid w:val="001B491A"/>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65"/>
    <w:rsid w:val="001C3AB3"/>
    <w:rsid w:val="001C3F09"/>
    <w:rsid w:val="001C3F82"/>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1D95"/>
    <w:rsid w:val="001D2CF7"/>
    <w:rsid w:val="001D3677"/>
    <w:rsid w:val="001D3683"/>
    <w:rsid w:val="001D3FB5"/>
    <w:rsid w:val="001D4B6E"/>
    <w:rsid w:val="001D4C68"/>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4CD"/>
    <w:rsid w:val="001E3C09"/>
    <w:rsid w:val="001E4178"/>
    <w:rsid w:val="001E485D"/>
    <w:rsid w:val="001E4B2A"/>
    <w:rsid w:val="001E4D76"/>
    <w:rsid w:val="001E543B"/>
    <w:rsid w:val="001E549E"/>
    <w:rsid w:val="001E566B"/>
    <w:rsid w:val="001E5B45"/>
    <w:rsid w:val="001E635E"/>
    <w:rsid w:val="001E64F9"/>
    <w:rsid w:val="001E6998"/>
    <w:rsid w:val="001E7DD7"/>
    <w:rsid w:val="001F021C"/>
    <w:rsid w:val="001F05FD"/>
    <w:rsid w:val="001F0864"/>
    <w:rsid w:val="001F08FF"/>
    <w:rsid w:val="001F09E9"/>
    <w:rsid w:val="001F0F1B"/>
    <w:rsid w:val="001F10F6"/>
    <w:rsid w:val="001F19B7"/>
    <w:rsid w:val="001F1F39"/>
    <w:rsid w:val="001F29D2"/>
    <w:rsid w:val="001F356C"/>
    <w:rsid w:val="001F4173"/>
    <w:rsid w:val="001F4229"/>
    <w:rsid w:val="001F494B"/>
    <w:rsid w:val="001F4C3F"/>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3A25"/>
    <w:rsid w:val="002047A5"/>
    <w:rsid w:val="00204C29"/>
    <w:rsid w:val="00204F76"/>
    <w:rsid w:val="00205785"/>
    <w:rsid w:val="00206742"/>
    <w:rsid w:val="00206CA7"/>
    <w:rsid w:val="00206D0A"/>
    <w:rsid w:val="0020704B"/>
    <w:rsid w:val="0020716B"/>
    <w:rsid w:val="00207575"/>
    <w:rsid w:val="002077E4"/>
    <w:rsid w:val="002078C5"/>
    <w:rsid w:val="002078F6"/>
    <w:rsid w:val="002079DF"/>
    <w:rsid w:val="00210350"/>
    <w:rsid w:val="0021096B"/>
    <w:rsid w:val="00210E9E"/>
    <w:rsid w:val="002115A5"/>
    <w:rsid w:val="00211779"/>
    <w:rsid w:val="00211B1F"/>
    <w:rsid w:val="00211C31"/>
    <w:rsid w:val="002128F3"/>
    <w:rsid w:val="00212ECF"/>
    <w:rsid w:val="002135F2"/>
    <w:rsid w:val="00213669"/>
    <w:rsid w:val="00213956"/>
    <w:rsid w:val="00214B08"/>
    <w:rsid w:val="00214BF6"/>
    <w:rsid w:val="002153D8"/>
    <w:rsid w:val="00215658"/>
    <w:rsid w:val="002157AF"/>
    <w:rsid w:val="002158F7"/>
    <w:rsid w:val="002164C6"/>
    <w:rsid w:val="00216585"/>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2C2"/>
    <w:rsid w:val="002363B4"/>
    <w:rsid w:val="00236ACA"/>
    <w:rsid w:val="00237384"/>
    <w:rsid w:val="00240047"/>
    <w:rsid w:val="0024050A"/>
    <w:rsid w:val="0024068A"/>
    <w:rsid w:val="00242450"/>
    <w:rsid w:val="0024274D"/>
    <w:rsid w:val="00242CFD"/>
    <w:rsid w:val="00242E79"/>
    <w:rsid w:val="00243158"/>
    <w:rsid w:val="00243254"/>
    <w:rsid w:val="00243415"/>
    <w:rsid w:val="002445C7"/>
    <w:rsid w:val="00244718"/>
    <w:rsid w:val="002447C2"/>
    <w:rsid w:val="00244ABE"/>
    <w:rsid w:val="0024503A"/>
    <w:rsid w:val="00245135"/>
    <w:rsid w:val="00245E26"/>
    <w:rsid w:val="002460D9"/>
    <w:rsid w:val="0024636D"/>
    <w:rsid w:val="00246DFD"/>
    <w:rsid w:val="00246EA8"/>
    <w:rsid w:val="0024700E"/>
    <w:rsid w:val="0024722D"/>
    <w:rsid w:val="00247DEE"/>
    <w:rsid w:val="00247E7F"/>
    <w:rsid w:val="00247F8A"/>
    <w:rsid w:val="00250004"/>
    <w:rsid w:val="002517B8"/>
    <w:rsid w:val="00251827"/>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5D"/>
    <w:rsid w:val="00281EE7"/>
    <w:rsid w:val="00281F30"/>
    <w:rsid w:val="00282F5F"/>
    <w:rsid w:val="00283077"/>
    <w:rsid w:val="00283C86"/>
    <w:rsid w:val="00283D80"/>
    <w:rsid w:val="00284065"/>
    <w:rsid w:val="00284258"/>
    <w:rsid w:val="002848F5"/>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6D6C"/>
    <w:rsid w:val="002A7448"/>
    <w:rsid w:val="002A78BB"/>
    <w:rsid w:val="002A7DBD"/>
    <w:rsid w:val="002B0591"/>
    <w:rsid w:val="002B0F8C"/>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643"/>
    <w:rsid w:val="002C5965"/>
    <w:rsid w:val="002C6098"/>
    <w:rsid w:val="002C6892"/>
    <w:rsid w:val="002C689C"/>
    <w:rsid w:val="002C6B8B"/>
    <w:rsid w:val="002D0171"/>
    <w:rsid w:val="002D0EAB"/>
    <w:rsid w:val="002D1333"/>
    <w:rsid w:val="002D252E"/>
    <w:rsid w:val="002D2986"/>
    <w:rsid w:val="002D36E1"/>
    <w:rsid w:val="002D3780"/>
    <w:rsid w:val="002D4B59"/>
    <w:rsid w:val="002D514A"/>
    <w:rsid w:val="002D52A1"/>
    <w:rsid w:val="002D5A43"/>
    <w:rsid w:val="002D63CD"/>
    <w:rsid w:val="002D705E"/>
    <w:rsid w:val="002D72DC"/>
    <w:rsid w:val="002D7873"/>
    <w:rsid w:val="002D7DBC"/>
    <w:rsid w:val="002E0C49"/>
    <w:rsid w:val="002E1253"/>
    <w:rsid w:val="002E1361"/>
    <w:rsid w:val="002E1398"/>
    <w:rsid w:val="002E18FE"/>
    <w:rsid w:val="002E1A2C"/>
    <w:rsid w:val="002E1D99"/>
    <w:rsid w:val="002E214B"/>
    <w:rsid w:val="002E2577"/>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E7116"/>
    <w:rsid w:val="002F0D6E"/>
    <w:rsid w:val="002F103C"/>
    <w:rsid w:val="002F25B1"/>
    <w:rsid w:val="002F28F8"/>
    <w:rsid w:val="002F2A7B"/>
    <w:rsid w:val="002F3E38"/>
    <w:rsid w:val="002F4102"/>
    <w:rsid w:val="002F4B04"/>
    <w:rsid w:val="002F5438"/>
    <w:rsid w:val="002F5561"/>
    <w:rsid w:val="002F587F"/>
    <w:rsid w:val="002F608D"/>
    <w:rsid w:val="002F6330"/>
    <w:rsid w:val="002F6E7E"/>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AB3"/>
    <w:rsid w:val="00311741"/>
    <w:rsid w:val="0031373F"/>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A94"/>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48"/>
    <w:rsid w:val="00336FC2"/>
    <w:rsid w:val="00337233"/>
    <w:rsid w:val="00340A25"/>
    <w:rsid w:val="0034125F"/>
    <w:rsid w:val="00341D2D"/>
    <w:rsid w:val="00343462"/>
    <w:rsid w:val="0034354B"/>
    <w:rsid w:val="00343960"/>
    <w:rsid w:val="00343C78"/>
    <w:rsid w:val="00343DD6"/>
    <w:rsid w:val="00343F0F"/>
    <w:rsid w:val="00345838"/>
    <w:rsid w:val="00345E5E"/>
    <w:rsid w:val="003474E3"/>
    <w:rsid w:val="0034783F"/>
    <w:rsid w:val="00350C9F"/>
    <w:rsid w:val="00351044"/>
    <w:rsid w:val="003516B9"/>
    <w:rsid w:val="0035192B"/>
    <w:rsid w:val="00352C79"/>
    <w:rsid w:val="003530C2"/>
    <w:rsid w:val="00354AE1"/>
    <w:rsid w:val="00354D4C"/>
    <w:rsid w:val="00355012"/>
    <w:rsid w:val="0035524E"/>
    <w:rsid w:val="00355B13"/>
    <w:rsid w:val="00355C72"/>
    <w:rsid w:val="00355D68"/>
    <w:rsid w:val="0035621B"/>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03E1"/>
    <w:rsid w:val="00380430"/>
    <w:rsid w:val="003810A4"/>
    <w:rsid w:val="003812E1"/>
    <w:rsid w:val="00381763"/>
    <w:rsid w:val="00381AA9"/>
    <w:rsid w:val="00381B49"/>
    <w:rsid w:val="00382240"/>
    <w:rsid w:val="003825AB"/>
    <w:rsid w:val="00382909"/>
    <w:rsid w:val="00382BFF"/>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1FC1"/>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A3D"/>
    <w:rsid w:val="003A0BFF"/>
    <w:rsid w:val="003A0CC7"/>
    <w:rsid w:val="003A1B23"/>
    <w:rsid w:val="003A1DB6"/>
    <w:rsid w:val="003A269D"/>
    <w:rsid w:val="003A382F"/>
    <w:rsid w:val="003A39BB"/>
    <w:rsid w:val="003A3A14"/>
    <w:rsid w:val="003A3DBB"/>
    <w:rsid w:val="003A43B0"/>
    <w:rsid w:val="003A4BC5"/>
    <w:rsid w:val="003A5338"/>
    <w:rsid w:val="003A5583"/>
    <w:rsid w:val="003A5FBA"/>
    <w:rsid w:val="003A605B"/>
    <w:rsid w:val="003A67AB"/>
    <w:rsid w:val="003A6DF3"/>
    <w:rsid w:val="003A7983"/>
    <w:rsid w:val="003A7CA2"/>
    <w:rsid w:val="003B01D3"/>
    <w:rsid w:val="003B02D2"/>
    <w:rsid w:val="003B036D"/>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39F"/>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55"/>
    <w:rsid w:val="003E37B8"/>
    <w:rsid w:val="003E3DB6"/>
    <w:rsid w:val="003E3F61"/>
    <w:rsid w:val="003E496E"/>
    <w:rsid w:val="003E50CE"/>
    <w:rsid w:val="003E603A"/>
    <w:rsid w:val="003E651B"/>
    <w:rsid w:val="003E687D"/>
    <w:rsid w:val="003E6A86"/>
    <w:rsid w:val="003E6BB3"/>
    <w:rsid w:val="003E70F5"/>
    <w:rsid w:val="003F0299"/>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697B"/>
    <w:rsid w:val="003F755B"/>
    <w:rsid w:val="003F76D6"/>
    <w:rsid w:val="003F7B06"/>
    <w:rsid w:val="004001B1"/>
    <w:rsid w:val="004005AA"/>
    <w:rsid w:val="004005FA"/>
    <w:rsid w:val="004009D4"/>
    <w:rsid w:val="00400C65"/>
    <w:rsid w:val="004011AA"/>
    <w:rsid w:val="00401341"/>
    <w:rsid w:val="0040162F"/>
    <w:rsid w:val="00402497"/>
    <w:rsid w:val="00402874"/>
    <w:rsid w:val="00402A42"/>
    <w:rsid w:val="0040300B"/>
    <w:rsid w:val="00403EC2"/>
    <w:rsid w:val="00404342"/>
    <w:rsid w:val="00404AC3"/>
    <w:rsid w:val="00404CE3"/>
    <w:rsid w:val="0040517F"/>
    <w:rsid w:val="004058CB"/>
    <w:rsid w:val="00405CE7"/>
    <w:rsid w:val="00406EA9"/>
    <w:rsid w:val="0041034F"/>
    <w:rsid w:val="00410B43"/>
    <w:rsid w:val="00411143"/>
    <w:rsid w:val="004115CC"/>
    <w:rsid w:val="004116B2"/>
    <w:rsid w:val="00412A40"/>
    <w:rsid w:val="004139FF"/>
    <w:rsid w:val="00413BCC"/>
    <w:rsid w:val="00413E3A"/>
    <w:rsid w:val="00415142"/>
    <w:rsid w:val="004157F8"/>
    <w:rsid w:val="00417407"/>
    <w:rsid w:val="004176E8"/>
    <w:rsid w:val="004179B5"/>
    <w:rsid w:val="00417AA8"/>
    <w:rsid w:val="00417C0B"/>
    <w:rsid w:val="0042008B"/>
    <w:rsid w:val="0042045B"/>
    <w:rsid w:val="00420DE1"/>
    <w:rsid w:val="00421394"/>
    <w:rsid w:val="00421A72"/>
    <w:rsid w:val="0042212B"/>
    <w:rsid w:val="00422193"/>
    <w:rsid w:val="0042220D"/>
    <w:rsid w:val="004223C0"/>
    <w:rsid w:val="004224E6"/>
    <w:rsid w:val="0042260E"/>
    <w:rsid w:val="004246A1"/>
    <w:rsid w:val="004250FE"/>
    <w:rsid w:val="0042525A"/>
    <w:rsid w:val="004258BD"/>
    <w:rsid w:val="00425B40"/>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968"/>
    <w:rsid w:val="00433A02"/>
    <w:rsid w:val="00433C9D"/>
    <w:rsid w:val="00434458"/>
    <w:rsid w:val="004344CB"/>
    <w:rsid w:val="004344D0"/>
    <w:rsid w:val="004352B1"/>
    <w:rsid w:val="0043532D"/>
    <w:rsid w:val="00435877"/>
    <w:rsid w:val="00435CC6"/>
    <w:rsid w:val="00436B8C"/>
    <w:rsid w:val="004370F0"/>
    <w:rsid w:val="00437BFB"/>
    <w:rsid w:val="00437DBE"/>
    <w:rsid w:val="00437F71"/>
    <w:rsid w:val="00437FDB"/>
    <w:rsid w:val="00440109"/>
    <w:rsid w:val="00440A87"/>
    <w:rsid w:val="00441080"/>
    <w:rsid w:val="0044182B"/>
    <w:rsid w:val="00441BBD"/>
    <w:rsid w:val="004420A6"/>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1AF6"/>
    <w:rsid w:val="00462B50"/>
    <w:rsid w:val="00463074"/>
    <w:rsid w:val="004631CB"/>
    <w:rsid w:val="0046426F"/>
    <w:rsid w:val="004647F0"/>
    <w:rsid w:val="00464BB4"/>
    <w:rsid w:val="00465B59"/>
    <w:rsid w:val="00465CD7"/>
    <w:rsid w:val="004663BD"/>
    <w:rsid w:val="0046699B"/>
    <w:rsid w:val="00466FD1"/>
    <w:rsid w:val="00470089"/>
    <w:rsid w:val="0047275A"/>
    <w:rsid w:val="00472931"/>
    <w:rsid w:val="00472C61"/>
    <w:rsid w:val="00472FE3"/>
    <w:rsid w:val="0047374A"/>
    <w:rsid w:val="00474296"/>
    <w:rsid w:val="00474C80"/>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4B3"/>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4C"/>
    <w:rsid w:val="00493EDA"/>
    <w:rsid w:val="004941CD"/>
    <w:rsid w:val="00494200"/>
    <w:rsid w:val="00494DC3"/>
    <w:rsid w:val="0049569D"/>
    <w:rsid w:val="00495CFF"/>
    <w:rsid w:val="00496400"/>
    <w:rsid w:val="00496B38"/>
    <w:rsid w:val="00496B49"/>
    <w:rsid w:val="00496DEF"/>
    <w:rsid w:val="00496F97"/>
    <w:rsid w:val="00497644"/>
    <w:rsid w:val="004A0648"/>
    <w:rsid w:val="004A0D93"/>
    <w:rsid w:val="004A1008"/>
    <w:rsid w:val="004A187C"/>
    <w:rsid w:val="004A1988"/>
    <w:rsid w:val="004A1A8B"/>
    <w:rsid w:val="004A1DA0"/>
    <w:rsid w:val="004A2012"/>
    <w:rsid w:val="004A2020"/>
    <w:rsid w:val="004A2166"/>
    <w:rsid w:val="004A2798"/>
    <w:rsid w:val="004A2BCE"/>
    <w:rsid w:val="004A331C"/>
    <w:rsid w:val="004A33A9"/>
    <w:rsid w:val="004A35AF"/>
    <w:rsid w:val="004A3733"/>
    <w:rsid w:val="004A3B52"/>
    <w:rsid w:val="004A3FD0"/>
    <w:rsid w:val="004A49A2"/>
    <w:rsid w:val="004A4E05"/>
    <w:rsid w:val="004A5A6D"/>
    <w:rsid w:val="004A6186"/>
    <w:rsid w:val="004A6F81"/>
    <w:rsid w:val="004A77E4"/>
    <w:rsid w:val="004A7BE8"/>
    <w:rsid w:val="004B1336"/>
    <w:rsid w:val="004B1530"/>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6D9D"/>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0"/>
    <w:rsid w:val="004C6107"/>
    <w:rsid w:val="004C612F"/>
    <w:rsid w:val="004C65D2"/>
    <w:rsid w:val="004C6B22"/>
    <w:rsid w:val="004C6B2E"/>
    <w:rsid w:val="004C7A9A"/>
    <w:rsid w:val="004D067E"/>
    <w:rsid w:val="004D150D"/>
    <w:rsid w:val="004D2773"/>
    <w:rsid w:val="004D30FE"/>
    <w:rsid w:val="004D33E3"/>
    <w:rsid w:val="004D41BC"/>
    <w:rsid w:val="004D47DC"/>
    <w:rsid w:val="004D56AE"/>
    <w:rsid w:val="004D590F"/>
    <w:rsid w:val="004D6566"/>
    <w:rsid w:val="004D6D69"/>
    <w:rsid w:val="004D72AC"/>
    <w:rsid w:val="004D786C"/>
    <w:rsid w:val="004D7972"/>
    <w:rsid w:val="004D7BF9"/>
    <w:rsid w:val="004E0345"/>
    <w:rsid w:val="004E0898"/>
    <w:rsid w:val="004E0A24"/>
    <w:rsid w:val="004E10EC"/>
    <w:rsid w:val="004E12C6"/>
    <w:rsid w:val="004E1538"/>
    <w:rsid w:val="004E1F7E"/>
    <w:rsid w:val="004E200C"/>
    <w:rsid w:val="004E20D0"/>
    <w:rsid w:val="004E2AC4"/>
    <w:rsid w:val="004E3414"/>
    <w:rsid w:val="004E3657"/>
    <w:rsid w:val="004E3877"/>
    <w:rsid w:val="004E4107"/>
    <w:rsid w:val="004E48E3"/>
    <w:rsid w:val="004E51C6"/>
    <w:rsid w:val="004E5261"/>
    <w:rsid w:val="004E5759"/>
    <w:rsid w:val="004E57BA"/>
    <w:rsid w:val="004E5BD8"/>
    <w:rsid w:val="004E6204"/>
    <w:rsid w:val="004E69AC"/>
    <w:rsid w:val="004E6E41"/>
    <w:rsid w:val="004E7656"/>
    <w:rsid w:val="004F0890"/>
    <w:rsid w:val="004F0A78"/>
    <w:rsid w:val="004F0CC0"/>
    <w:rsid w:val="004F1B26"/>
    <w:rsid w:val="004F1B45"/>
    <w:rsid w:val="004F22E1"/>
    <w:rsid w:val="004F2E48"/>
    <w:rsid w:val="004F3854"/>
    <w:rsid w:val="004F3AC5"/>
    <w:rsid w:val="004F3E13"/>
    <w:rsid w:val="004F4191"/>
    <w:rsid w:val="004F45C0"/>
    <w:rsid w:val="004F4766"/>
    <w:rsid w:val="004F50DF"/>
    <w:rsid w:val="004F568E"/>
    <w:rsid w:val="004F5691"/>
    <w:rsid w:val="004F677D"/>
    <w:rsid w:val="004F74C5"/>
    <w:rsid w:val="004F7546"/>
    <w:rsid w:val="004F78A3"/>
    <w:rsid w:val="004F7E1C"/>
    <w:rsid w:val="00500044"/>
    <w:rsid w:val="00500699"/>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4DB"/>
    <w:rsid w:val="00506C74"/>
    <w:rsid w:val="0050781C"/>
    <w:rsid w:val="00507C8A"/>
    <w:rsid w:val="00510414"/>
    <w:rsid w:val="00510FD4"/>
    <w:rsid w:val="00511B62"/>
    <w:rsid w:val="0051281A"/>
    <w:rsid w:val="005128FB"/>
    <w:rsid w:val="005129DD"/>
    <w:rsid w:val="00512D7B"/>
    <w:rsid w:val="00513E2F"/>
    <w:rsid w:val="00514145"/>
    <w:rsid w:val="0051428C"/>
    <w:rsid w:val="00514767"/>
    <w:rsid w:val="0051493A"/>
    <w:rsid w:val="00514BD9"/>
    <w:rsid w:val="00515063"/>
    <w:rsid w:val="005151CD"/>
    <w:rsid w:val="005154C2"/>
    <w:rsid w:val="005157AF"/>
    <w:rsid w:val="005167DA"/>
    <w:rsid w:val="005168B4"/>
    <w:rsid w:val="00516B7F"/>
    <w:rsid w:val="00516DFC"/>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091"/>
    <w:rsid w:val="00531216"/>
    <w:rsid w:val="005319AF"/>
    <w:rsid w:val="00532068"/>
    <w:rsid w:val="00532129"/>
    <w:rsid w:val="005334D6"/>
    <w:rsid w:val="005334FF"/>
    <w:rsid w:val="00534308"/>
    <w:rsid w:val="0053443C"/>
    <w:rsid w:val="00534B58"/>
    <w:rsid w:val="00534BF2"/>
    <w:rsid w:val="00534D06"/>
    <w:rsid w:val="00534DC1"/>
    <w:rsid w:val="00535D7B"/>
    <w:rsid w:val="00535F6F"/>
    <w:rsid w:val="0053699E"/>
    <w:rsid w:val="00536EF7"/>
    <w:rsid w:val="00537F09"/>
    <w:rsid w:val="00537F3F"/>
    <w:rsid w:val="00540032"/>
    <w:rsid w:val="0054072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B54"/>
    <w:rsid w:val="00546CD6"/>
    <w:rsid w:val="0054714D"/>
    <w:rsid w:val="0055009A"/>
    <w:rsid w:val="0055020E"/>
    <w:rsid w:val="00551082"/>
    <w:rsid w:val="00551621"/>
    <w:rsid w:val="0055177D"/>
    <w:rsid w:val="005518E9"/>
    <w:rsid w:val="005523F0"/>
    <w:rsid w:val="0055262B"/>
    <w:rsid w:val="00552A49"/>
    <w:rsid w:val="00552AEF"/>
    <w:rsid w:val="00553870"/>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72"/>
    <w:rsid w:val="00564FF4"/>
    <w:rsid w:val="005658B5"/>
    <w:rsid w:val="00565B33"/>
    <w:rsid w:val="0056612F"/>
    <w:rsid w:val="0056619A"/>
    <w:rsid w:val="0056679A"/>
    <w:rsid w:val="0056747E"/>
    <w:rsid w:val="0056763E"/>
    <w:rsid w:val="00567C1C"/>
    <w:rsid w:val="00567F86"/>
    <w:rsid w:val="0057167E"/>
    <w:rsid w:val="00571D6F"/>
    <w:rsid w:val="00572558"/>
    <w:rsid w:val="00572AA2"/>
    <w:rsid w:val="00572CB0"/>
    <w:rsid w:val="0057329E"/>
    <w:rsid w:val="005732E4"/>
    <w:rsid w:val="005736A6"/>
    <w:rsid w:val="00573ABF"/>
    <w:rsid w:val="00573EB9"/>
    <w:rsid w:val="005740C3"/>
    <w:rsid w:val="005741B6"/>
    <w:rsid w:val="005746B1"/>
    <w:rsid w:val="00574FAD"/>
    <w:rsid w:val="00575432"/>
    <w:rsid w:val="0057550D"/>
    <w:rsid w:val="0057552B"/>
    <w:rsid w:val="005757AF"/>
    <w:rsid w:val="0057626A"/>
    <w:rsid w:val="0057654F"/>
    <w:rsid w:val="00576CD9"/>
    <w:rsid w:val="00576F8E"/>
    <w:rsid w:val="005771FC"/>
    <w:rsid w:val="0057760E"/>
    <w:rsid w:val="00577C0E"/>
    <w:rsid w:val="005811D4"/>
    <w:rsid w:val="0058140C"/>
    <w:rsid w:val="005816EB"/>
    <w:rsid w:val="005817B6"/>
    <w:rsid w:val="00581CA7"/>
    <w:rsid w:val="00581E7A"/>
    <w:rsid w:val="00581FD1"/>
    <w:rsid w:val="00583138"/>
    <w:rsid w:val="005832E8"/>
    <w:rsid w:val="0058331B"/>
    <w:rsid w:val="00583AD8"/>
    <w:rsid w:val="00583C01"/>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A8C"/>
    <w:rsid w:val="005A0B1C"/>
    <w:rsid w:val="005A1D4C"/>
    <w:rsid w:val="005A28DA"/>
    <w:rsid w:val="005A2A48"/>
    <w:rsid w:val="005A494A"/>
    <w:rsid w:val="005A49C6"/>
    <w:rsid w:val="005A569D"/>
    <w:rsid w:val="005A5C9E"/>
    <w:rsid w:val="005A6501"/>
    <w:rsid w:val="005A6A4D"/>
    <w:rsid w:val="005B0F4A"/>
    <w:rsid w:val="005B106F"/>
    <w:rsid w:val="005B11CD"/>
    <w:rsid w:val="005B14E3"/>
    <w:rsid w:val="005B17D0"/>
    <w:rsid w:val="005B1D59"/>
    <w:rsid w:val="005B2511"/>
    <w:rsid w:val="005B26B0"/>
    <w:rsid w:val="005B325C"/>
    <w:rsid w:val="005B354D"/>
    <w:rsid w:val="005B3A2A"/>
    <w:rsid w:val="005B3EB4"/>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763"/>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167E"/>
    <w:rsid w:val="005F208B"/>
    <w:rsid w:val="005F28F3"/>
    <w:rsid w:val="005F2C7F"/>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A02"/>
    <w:rsid w:val="00606C29"/>
    <w:rsid w:val="00607470"/>
    <w:rsid w:val="00607EEE"/>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27FC"/>
    <w:rsid w:val="00623AEB"/>
    <w:rsid w:val="0062428D"/>
    <w:rsid w:val="00624420"/>
    <w:rsid w:val="006247F6"/>
    <w:rsid w:val="00624F5C"/>
    <w:rsid w:val="006257C7"/>
    <w:rsid w:val="006259EA"/>
    <w:rsid w:val="00625C0D"/>
    <w:rsid w:val="00626185"/>
    <w:rsid w:val="006273EB"/>
    <w:rsid w:val="00627666"/>
    <w:rsid w:val="00627682"/>
    <w:rsid w:val="0062793A"/>
    <w:rsid w:val="00627EF0"/>
    <w:rsid w:val="00630D24"/>
    <w:rsid w:val="00631996"/>
    <w:rsid w:val="00631B09"/>
    <w:rsid w:val="00632394"/>
    <w:rsid w:val="006325A7"/>
    <w:rsid w:val="006326C9"/>
    <w:rsid w:val="00632CDE"/>
    <w:rsid w:val="00632FF2"/>
    <w:rsid w:val="006331E7"/>
    <w:rsid w:val="0063424E"/>
    <w:rsid w:val="00634546"/>
    <w:rsid w:val="0063490E"/>
    <w:rsid w:val="006352D0"/>
    <w:rsid w:val="0063596F"/>
    <w:rsid w:val="00635D20"/>
    <w:rsid w:val="00635FF3"/>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991"/>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679EA"/>
    <w:rsid w:val="006701CD"/>
    <w:rsid w:val="00670371"/>
    <w:rsid w:val="00670E57"/>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3ED"/>
    <w:rsid w:val="00680BB7"/>
    <w:rsid w:val="006816AF"/>
    <w:rsid w:val="006816F9"/>
    <w:rsid w:val="006816FD"/>
    <w:rsid w:val="00681730"/>
    <w:rsid w:val="006819E7"/>
    <w:rsid w:val="00681F3E"/>
    <w:rsid w:val="0068260E"/>
    <w:rsid w:val="006831BF"/>
    <w:rsid w:val="00683EA3"/>
    <w:rsid w:val="00683FD4"/>
    <w:rsid w:val="00684285"/>
    <w:rsid w:val="006844B3"/>
    <w:rsid w:val="00684908"/>
    <w:rsid w:val="00684EA9"/>
    <w:rsid w:val="0068507A"/>
    <w:rsid w:val="0068512E"/>
    <w:rsid w:val="00685914"/>
    <w:rsid w:val="00685C30"/>
    <w:rsid w:val="00685D55"/>
    <w:rsid w:val="00686043"/>
    <w:rsid w:val="0068646B"/>
    <w:rsid w:val="00686A70"/>
    <w:rsid w:val="00686BEB"/>
    <w:rsid w:val="00686C30"/>
    <w:rsid w:val="00686F7C"/>
    <w:rsid w:val="00687A57"/>
    <w:rsid w:val="00687AD7"/>
    <w:rsid w:val="00687F0C"/>
    <w:rsid w:val="0069194D"/>
    <w:rsid w:val="006926AC"/>
    <w:rsid w:val="006927B9"/>
    <w:rsid w:val="0069293D"/>
    <w:rsid w:val="00692D05"/>
    <w:rsid w:val="00693B73"/>
    <w:rsid w:val="00693D20"/>
    <w:rsid w:val="00693E59"/>
    <w:rsid w:val="00693F40"/>
    <w:rsid w:val="006944D8"/>
    <w:rsid w:val="00695026"/>
    <w:rsid w:val="006952C6"/>
    <w:rsid w:val="0069592D"/>
    <w:rsid w:val="00696C51"/>
    <w:rsid w:val="00696F18"/>
    <w:rsid w:val="00697811"/>
    <w:rsid w:val="006A047A"/>
    <w:rsid w:val="006A0B6A"/>
    <w:rsid w:val="006A0DEB"/>
    <w:rsid w:val="006A191A"/>
    <w:rsid w:val="006A2004"/>
    <w:rsid w:val="006A22B2"/>
    <w:rsid w:val="006A2458"/>
    <w:rsid w:val="006A2DD6"/>
    <w:rsid w:val="006A3846"/>
    <w:rsid w:val="006A44BA"/>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1F6F"/>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D61C5"/>
    <w:rsid w:val="006E02F4"/>
    <w:rsid w:val="006E051F"/>
    <w:rsid w:val="006E08FA"/>
    <w:rsid w:val="006E0B05"/>
    <w:rsid w:val="006E0E76"/>
    <w:rsid w:val="006E2106"/>
    <w:rsid w:val="006E2B6E"/>
    <w:rsid w:val="006E333C"/>
    <w:rsid w:val="006E3849"/>
    <w:rsid w:val="006E3B24"/>
    <w:rsid w:val="006E3FA8"/>
    <w:rsid w:val="006E4070"/>
    <w:rsid w:val="006E4522"/>
    <w:rsid w:val="006E4E0D"/>
    <w:rsid w:val="006E558F"/>
    <w:rsid w:val="006E583E"/>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734"/>
    <w:rsid w:val="00702F39"/>
    <w:rsid w:val="00703823"/>
    <w:rsid w:val="00703A01"/>
    <w:rsid w:val="00704625"/>
    <w:rsid w:val="007047C6"/>
    <w:rsid w:val="00705385"/>
    <w:rsid w:val="00705FD0"/>
    <w:rsid w:val="007061F2"/>
    <w:rsid w:val="00706414"/>
    <w:rsid w:val="0070661E"/>
    <w:rsid w:val="00706BD9"/>
    <w:rsid w:val="00706F3A"/>
    <w:rsid w:val="0070756F"/>
    <w:rsid w:val="007075B3"/>
    <w:rsid w:val="007122CB"/>
    <w:rsid w:val="00712645"/>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41"/>
    <w:rsid w:val="007210C1"/>
    <w:rsid w:val="00721370"/>
    <w:rsid w:val="00721489"/>
    <w:rsid w:val="007216C5"/>
    <w:rsid w:val="007218FB"/>
    <w:rsid w:val="0072246B"/>
    <w:rsid w:val="00722ABE"/>
    <w:rsid w:val="0072389C"/>
    <w:rsid w:val="00723976"/>
    <w:rsid w:val="007245E9"/>
    <w:rsid w:val="00724E9A"/>
    <w:rsid w:val="0072578C"/>
    <w:rsid w:val="00725796"/>
    <w:rsid w:val="0072603B"/>
    <w:rsid w:val="00726458"/>
    <w:rsid w:val="00730611"/>
    <w:rsid w:val="00730825"/>
    <w:rsid w:val="0073172D"/>
    <w:rsid w:val="00731D8E"/>
    <w:rsid w:val="00731F4F"/>
    <w:rsid w:val="0073296C"/>
    <w:rsid w:val="00732F5D"/>
    <w:rsid w:val="007334B1"/>
    <w:rsid w:val="00733539"/>
    <w:rsid w:val="00733ED1"/>
    <w:rsid w:val="00733F6E"/>
    <w:rsid w:val="00734462"/>
    <w:rsid w:val="0073475D"/>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3978"/>
    <w:rsid w:val="00743CE4"/>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22"/>
    <w:rsid w:val="00751F38"/>
    <w:rsid w:val="00752313"/>
    <w:rsid w:val="0075284C"/>
    <w:rsid w:val="0075327E"/>
    <w:rsid w:val="00754094"/>
    <w:rsid w:val="0075414D"/>
    <w:rsid w:val="00755182"/>
    <w:rsid w:val="00755E12"/>
    <w:rsid w:val="00756155"/>
    <w:rsid w:val="0075711E"/>
    <w:rsid w:val="00757543"/>
    <w:rsid w:val="0075774B"/>
    <w:rsid w:val="00757CFB"/>
    <w:rsid w:val="00757F80"/>
    <w:rsid w:val="00760222"/>
    <w:rsid w:val="00761324"/>
    <w:rsid w:val="00761CB7"/>
    <w:rsid w:val="00761EA6"/>
    <w:rsid w:val="007625A4"/>
    <w:rsid w:val="0076351E"/>
    <w:rsid w:val="0076352D"/>
    <w:rsid w:val="00763912"/>
    <w:rsid w:val="00763A38"/>
    <w:rsid w:val="00764541"/>
    <w:rsid w:val="00764B64"/>
    <w:rsid w:val="00764CE3"/>
    <w:rsid w:val="007655BB"/>
    <w:rsid w:val="00765F0A"/>
    <w:rsid w:val="0076609C"/>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3F9C"/>
    <w:rsid w:val="00774291"/>
    <w:rsid w:val="00775645"/>
    <w:rsid w:val="00775A19"/>
    <w:rsid w:val="00775A4F"/>
    <w:rsid w:val="00775B02"/>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355"/>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9DE"/>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5291"/>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75D"/>
    <w:rsid w:val="007D79DD"/>
    <w:rsid w:val="007E005E"/>
    <w:rsid w:val="007E1B62"/>
    <w:rsid w:val="007E1D20"/>
    <w:rsid w:val="007E277E"/>
    <w:rsid w:val="007E321A"/>
    <w:rsid w:val="007E3C20"/>
    <w:rsid w:val="007E3CA9"/>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16D"/>
    <w:rsid w:val="007F627B"/>
    <w:rsid w:val="007F6389"/>
    <w:rsid w:val="007F67E4"/>
    <w:rsid w:val="007F7C7D"/>
    <w:rsid w:val="008004C0"/>
    <w:rsid w:val="008018CC"/>
    <w:rsid w:val="00801A7D"/>
    <w:rsid w:val="00801C54"/>
    <w:rsid w:val="00803658"/>
    <w:rsid w:val="00803CEF"/>
    <w:rsid w:val="00804358"/>
    <w:rsid w:val="00804C67"/>
    <w:rsid w:val="0080536B"/>
    <w:rsid w:val="00806104"/>
    <w:rsid w:val="008069F5"/>
    <w:rsid w:val="008073DA"/>
    <w:rsid w:val="008076B7"/>
    <w:rsid w:val="00807F74"/>
    <w:rsid w:val="00810550"/>
    <w:rsid w:val="00810770"/>
    <w:rsid w:val="00810BB5"/>
    <w:rsid w:val="00811236"/>
    <w:rsid w:val="00811A97"/>
    <w:rsid w:val="00811D7F"/>
    <w:rsid w:val="00811E94"/>
    <w:rsid w:val="00811FFB"/>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4BEF"/>
    <w:rsid w:val="008350CC"/>
    <w:rsid w:val="0083530F"/>
    <w:rsid w:val="00835761"/>
    <w:rsid w:val="00835D77"/>
    <w:rsid w:val="00835DDE"/>
    <w:rsid w:val="0083617D"/>
    <w:rsid w:val="0083680B"/>
    <w:rsid w:val="00836D53"/>
    <w:rsid w:val="00837378"/>
    <w:rsid w:val="008375C9"/>
    <w:rsid w:val="00837DC9"/>
    <w:rsid w:val="00840435"/>
    <w:rsid w:val="0084081D"/>
    <w:rsid w:val="00840AD9"/>
    <w:rsid w:val="00840BBD"/>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D7E"/>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353B"/>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0973"/>
    <w:rsid w:val="008614D8"/>
    <w:rsid w:val="00861576"/>
    <w:rsid w:val="0086165C"/>
    <w:rsid w:val="00861735"/>
    <w:rsid w:val="00861852"/>
    <w:rsid w:val="008619F9"/>
    <w:rsid w:val="00861BA5"/>
    <w:rsid w:val="008626F1"/>
    <w:rsid w:val="0086272F"/>
    <w:rsid w:val="00862F25"/>
    <w:rsid w:val="008631A6"/>
    <w:rsid w:val="00863335"/>
    <w:rsid w:val="008634C5"/>
    <w:rsid w:val="008637D2"/>
    <w:rsid w:val="00864429"/>
    <w:rsid w:val="008660C3"/>
    <w:rsid w:val="0086626B"/>
    <w:rsid w:val="00866913"/>
    <w:rsid w:val="008672B1"/>
    <w:rsid w:val="00867728"/>
    <w:rsid w:val="00867D3D"/>
    <w:rsid w:val="00867D78"/>
    <w:rsid w:val="008700B0"/>
    <w:rsid w:val="00870AA3"/>
    <w:rsid w:val="00870B7B"/>
    <w:rsid w:val="00870CB5"/>
    <w:rsid w:val="00871368"/>
    <w:rsid w:val="0087140E"/>
    <w:rsid w:val="00871903"/>
    <w:rsid w:val="00872C03"/>
    <w:rsid w:val="00872CC7"/>
    <w:rsid w:val="0087391C"/>
    <w:rsid w:val="00873D7A"/>
    <w:rsid w:val="00874AFF"/>
    <w:rsid w:val="008757C9"/>
    <w:rsid w:val="00875C81"/>
    <w:rsid w:val="00876457"/>
    <w:rsid w:val="00876CF3"/>
    <w:rsid w:val="00876EDA"/>
    <w:rsid w:val="00877230"/>
    <w:rsid w:val="008775A8"/>
    <w:rsid w:val="008776E8"/>
    <w:rsid w:val="0087784E"/>
    <w:rsid w:val="00880B08"/>
    <w:rsid w:val="00880D94"/>
    <w:rsid w:val="00881196"/>
    <w:rsid w:val="00881662"/>
    <w:rsid w:val="00882532"/>
    <w:rsid w:val="00882E1C"/>
    <w:rsid w:val="00883B1F"/>
    <w:rsid w:val="00883C55"/>
    <w:rsid w:val="008848B4"/>
    <w:rsid w:val="0088522D"/>
    <w:rsid w:val="00887086"/>
    <w:rsid w:val="00890056"/>
    <w:rsid w:val="00890077"/>
    <w:rsid w:val="00890EDC"/>
    <w:rsid w:val="008915B2"/>
    <w:rsid w:val="00891F88"/>
    <w:rsid w:val="008920EA"/>
    <w:rsid w:val="008925EE"/>
    <w:rsid w:val="00893664"/>
    <w:rsid w:val="008937A6"/>
    <w:rsid w:val="008938DE"/>
    <w:rsid w:val="008941EF"/>
    <w:rsid w:val="00894241"/>
    <w:rsid w:val="008946F5"/>
    <w:rsid w:val="00894D0E"/>
    <w:rsid w:val="00896171"/>
    <w:rsid w:val="008961AA"/>
    <w:rsid w:val="0089639B"/>
    <w:rsid w:val="00896C67"/>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5DB7"/>
    <w:rsid w:val="008A5FA6"/>
    <w:rsid w:val="008A61E4"/>
    <w:rsid w:val="008A69D8"/>
    <w:rsid w:val="008A725E"/>
    <w:rsid w:val="008A7454"/>
    <w:rsid w:val="008A7942"/>
    <w:rsid w:val="008A7DB3"/>
    <w:rsid w:val="008A7EA4"/>
    <w:rsid w:val="008B08CD"/>
    <w:rsid w:val="008B0DB5"/>
    <w:rsid w:val="008B1012"/>
    <w:rsid w:val="008B20DE"/>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3D20"/>
    <w:rsid w:val="008D429B"/>
    <w:rsid w:val="008D44F1"/>
    <w:rsid w:val="008D4BE1"/>
    <w:rsid w:val="008D5B61"/>
    <w:rsid w:val="008D5D10"/>
    <w:rsid w:val="008D5D32"/>
    <w:rsid w:val="008D605D"/>
    <w:rsid w:val="008D6658"/>
    <w:rsid w:val="008D6E7B"/>
    <w:rsid w:val="008D7286"/>
    <w:rsid w:val="008D7E60"/>
    <w:rsid w:val="008D7F75"/>
    <w:rsid w:val="008E05BD"/>
    <w:rsid w:val="008E0C67"/>
    <w:rsid w:val="008E154F"/>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0E90"/>
    <w:rsid w:val="008F1459"/>
    <w:rsid w:val="008F1DBD"/>
    <w:rsid w:val="008F20EF"/>
    <w:rsid w:val="008F25DD"/>
    <w:rsid w:val="008F2D1F"/>
    <w:rsid w:val="008F2D3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6A9"/>
    <w:rsid w:val="00906F4C"/>
    <w:rsid w:val="009074CA"/>
    <w:rsid w:val="009074E2"/>
    <w:rsid w:val="00907880"/>
    <w:rsid w:val="009106DF"/>
    <w:rsid w:val="009110A2"/>
    <w:rsid w:val="009113D2"/>
    <w:rsid w:val="009114FF"/>
    <w:rsid w:val="00911784"/>
    <w:rsid w:val="00911D72"/>
    <w:rsid w:val="009127EA"/>
    <w:rsid w:val="00912D14"/>
    <w:rsid w:val="0091314E"/>
    <w:rsid w:val="00914529"/>
    <w:rsid w:val="00914F6E"/>
    <w:rsid w:val="00915181"/>
    <w:rsid w:val="00915863"/>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32"/>
    <w:rsid w:val="00924F97"/>
    <w:rsid w:val="009251C4"/>
    <w:rsid w:val="00925F52"/>
    <w:rsid w:val="009266B0"/>
    <w:rsid w:val="009266B8"/>
    <w:rsid w:val="00926909"/>
    <w:rsid w:val="00926D50"/>
    <w:rsid w:val="00926F21"/>
    <w:rsid w:val="0092706D"/>
    <w:rsid w:val="0092755C"/>
    <w:rsid w:val="00930190"/>
    <w:rsid w:val="009303ED"/>
    <w:rsid w:val="009304E0"/>
    <w:rsid w:val="009323F4"/>
    <w:rsid w:val="009329FB"/>
    <w:rsid w:val="00932B74"/>
    <w:rsid w:val="00932CF6"/>
    <w:rsid w:val="00933548"/>
    <w:rsid w:val="0093375A"/>
    <w:rsid w:val="00933FF2"/>
    <w:rsid w:val="00934E7A"/>
    <w:rsid w:val="00935615"/>
    <w:rsid w:val="00936697"/>
    <w:rsid w:val="00936766"/>
    <w:rsid w:val="00936E3F"/>
    <w:rsid w:val="009370A7"/>
    <w:rsid w:val="009370CF"/>
    <w:rsid w:val="009378DB"/>
    <w:rsid w:val="0093793E"/>
    <w:rsid w:val="009402BB"/>
    <w:rsid w:val="00940C22"/>
    <w:rsid w:val="009414CD"/>
    <w:rsid w:val="00941CD0"/>
    <w:rsid w:val="00941EE8"/>
    <w:rsid w:val="00941F75"/>
    <w:rsid w:val="0094207D"/>
    <w:rsid w:val="009425F8"/>
    <w:rsid w:val="00942BB8"/>
    <w:rsid w:val="00943AAF"/>
    <w:rsid w:val="00943DDC"/>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0B66"/>
    <w:rsid w:val="0095100A"/>
    <w:rsid w:val="009514CD"/>
    <w:rsid w:val="0095162E"/>
    <w:rsid w:val="009518D2"/>
    <w:rsid w:val="00951C18"/>
    <w:rsid w:val="00952234"/>
    <w:rsid w:val="00952253"/>
    <w:rsid w:val="00952F4F"/>
    <w:rsid w:val="00953193"/>
    <w:rsid w:val="00953718"/>
    <w:rsid w:val="00953B16"/>
    <w:rsid w:val="00953CD7"/>
    <w:rsid w:val="00953E81"/>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2B2E"/>
    <w:rsid w:val="00963307"/>
    <w:rsid w:val="00963406"/>
    <w:rsid w:val="00963766"/>
    <w:rsid w:val="00963BD2"/>
    <w:rsid w:val="0096406F"/>
    <w:rsid w:val="00964335"/>
    <w:rsid w:val="00964699"/>
    <w:rsid w:val="00964B7B"/>
    <w:rsid w:val="00964C24"/>
    <w:rsid w:val="00965004"/>
    <w:rsid w:val="0096513F"/>
    <w:rsid w:val="009651C6"/>
    <w:rsid w:val="009663D7"/>
    <w:rsid w:val="00967E69"/>
    <w:rsid w:val="00970233"/>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09D"/>
    <w:rsid w:val="00993325"/>
    <w:rsid w:val="00993730"/>
    <w:rsid w:val="00993AA1"/>
    <w:rsid w:val="00993D43"/>
    <w:rsid w:val="00995805"/>
    <w:rsid w:val="00995FB1"/>
    <w:rsid w:val="00996034"/>
    <w:rsid w:val="009966CF"/>
    <w:rsid w:val="009970BE"/>
    <w:rsid w:val="009972FE"/>
    <w:rsid w:val="009975F4"/>
    <w:rsid w:val="0099781B"/>
    <w:rsid w:val="00997C46"/>
    <w:rsid w:val="009A03A6"/>
    <w:rsid w:val="009A0ADD"/>
    <w:rsid w:val="009A1752"/>
    <w:rsid w:val="009A1899"/>
    <w:rsid w:val="009A1DF9"/>
    <w:rsid w:val="009A2043"/>
    <w:rsid w:val="009A3AFA"/>
    <w:rsid w:val="009A3D95"/>
    <w:rsid w:val="009A4198"/>
    <w:rsid w:val="009A434D"/>
    <w:rsid w:val="009A48C9"/>
    <w:rsid w:val="009A4ECA"/>
    <w:rsid w:val="009A4FE6"/>
    <w:rsid w:val="009A50A1"/>
    <w:rsid w:val="009A5742"/>
    <w:rsid w:val="009A5847"/>
    <w:rsid w:val="009A5D82"/>
    <w:rsid w:val="009A611A"/>
    <w:rsid w:val="009A67CD"/>
    <w:rsid w:val="009A6E12"/>
    <w:rsid w:val="009A7870"/>
    <w:rsid w:val="009A78BF"/>
    <w:rsid w:val="009A7DDE"/>
    <w:rsid w:val="009B0059"/>
    <w:rsid w:val="009B0333"/>
    <w:rsid w:val="009B118B"/>
    <w:rsid w:val="009B1384"/>
    <w:rsid w:val="009B149C"/>
    <w:rsid w:val="009B2408"/>
    <w:rsid w:val="009B25C9"/>
    <w:rsid w:val="009B2C42"/>
    <w:rsid w:val="009B455C"/>
    <w:rsid w:val="009B45C9"/>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2CA1"/>
    <w:rsid w:val="009C330C"/>
    <w:rsid w:val="009C3FCB"/>
    <w:rsid w:val="009C4A8C"/>
    <w:rsid w:val="009C64D3"/>
    <w:rsid w:val="009C6518"/>
    <w:rsid w:val="009C69CD"/>
    <w:rsid w:val="009C6AB9"/>
    <w:rsid w:val="009C6DC6"/>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D76C0"/>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0F9"/>
    <w:rsid w:val="00A016FF"/>
    <w:rsid w:val="00A01934"/>
    <w:rsid w:val="00A019A9"/>
    <w:rsid w:val="00A01A45"/>
    <w:rsid w:val="00A01DFF"/>
    <w:rsid w:val="00A023FF"/>
    <w:rsid w:val="00A0296E"/>
    <w:rsid w:val="00A03386"/>
    <w:rsid w:val="00A03A1C"/>
    <w:rsid w:val="00A04422"/>
    <w:rsid w:val="00A04484"/>
    <w:rsid w:val="00A04C39"/>
    <w:rsid w:val="00A04C63"/>
    <w:rsid w:val="00A05B0A"/>
    <w:rsid w:val="00A05B9A"/>
    <w:rsid w:val="00A0667E"/>
    <w:rsid w:val="00A06E86"/>
    <w:rsid w:val="00A0706C"/>
    <w:rsid w:val="00A101FE"/>
    <w:rsid w:val="00A1283A"/>
    <w:rsid w:val="00A12B3C"/>
    <w:rsid w:val="00A12BB6"/>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263C"/>
    <w:rsid w:val="00A2356A"/>
    <w:rsid w:val="00A24268"/>
    <w:rsid w:val="00A2443C"/>
    <w:rsid w:val="00A24734"/>
    <w:rsid w:val="00A24867"/>
    <w:rsid w:val="00A249E0"/>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4FBD"/>
    <w:rsid w:val="00A3553C"/>
    <w:rsid w:val="00A35886"/>
    <w:rsid w:val="00A35F6E"/>
    <w:rsid w:val="00A362E5"/>
    <w:rsid w:val="00A363AE"/>
    <w:rsid w:val="00A363CA"/>
    <w:rsid w:val="00A367E0"/>
    <w:rsid w:val="00A368F4"/>
    <w:rsid w:val="00A409FA"/>
    <w:rsid w:val="00A40A31"/>
    <w:rsid w:val="00A4141D"/>
    <w:rsid w:val="00A41557"/>
    <w:rsid w:val="00A423EB"/>
    <w:rsid w:val="00A43634"/>
    <w:rsid w:val="00A44B49"/>
    <w:rsid w:val="00A45AA8"/>
    <w:rsid w:val="00A4605F"/>
    <w:rsid w:val="00A463B6"/>
    <w:rsid w:val="00A46510"/>
    <w:rsid w:val="00A465DA"/>
    <w:rsid w:val="00A46909"/>
    <w:rsid w:val="00A479C8"/>
    <w:rsid w:val="00A47AB9"/>
    <w:rsid w:val="00A47ACA"/>
    <w:rsid w:val="00A47B2C"/>
    <w:rsid w:val="00A47E59"/>
    <w:rsid w:val="00A508FF"/>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3A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E56"/>
    <w:rsid w:val="00A63D5F"/>
    <w:rsid w:val="00A6405C"/>
    <w:rsid w:val="00A64823"/>
    <w:rsid w:val="00A64926"/>
    <w:rsid w:val="00A64ED4"/>
    <w:rsid w:val="00A65288"/>
    <w:rsid w:val="00A65815"/>
    <w:rsid w:val="00A66E34"/>
    <w:rsid w:val="00A6736F"/>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017"/>
    <w:rsid w:val="00A85896"/>
    <w:rsid w:val="00A85D86"/>
    <w:rsid w:val="00A86543"/>
    <w:rsid w:val="00A86557"/>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5BD0"/>
    <w:rsid w:val="00A962BD"/>
    <w:rsid w:val="00A963E0"/>
    <w:rsid w:val="00A9666B"/>
    <w:rsid w:val="00A96B35"/>
    <w:rsid w:val="00A970CA"/>
    <w:rsid w:val="00A973F3"/>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AFB"/>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CFD"/>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D7D04"/>
    <w:rsid w:val="00AE117A"/>
    <w:rsid w:val="00AE1E4F"/>
    <w:rsid w:val="00AE2432"/>
    <w:rsid w:val="00AE2E54"/>
    <w:rsid w:val="00AE37CC"/>
    <w:rsid w:val="00AE3E63"/>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485"/>
    <w:rsid w:val="00AF257D"/>
    <w:rsid w:val="00AF31D4"/>
    <w:rsid w:val="00AF3549"/>
    <w:rsid w:val="00AF3D6D"/>
    <w:rsid w:val="00AF4043"/>
    <w:rsid w:val="00AF4B76"/>
    <w:rsid w:val="00AF4C00"/>
    <w:rsid w:val="00AF4D48"/>
    <w:rsid w:val="00AF5376"/>
    <w:rsid w:val="00AF54EE"/>
    <w:rsid w:val="00AF55F2"/>
    <w:rsid w:val="00AF5F41"/>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6466"/>
    <w:rsid w:val="00B168C9"/>
    <w:rsid w:val="00B200EB"/>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27C44"/>
    <w:rsid w:val="00B300C4"/>
    <w:rsid w:val="00B3015B"/>
    <w:rsid w:val="00B3051E"/>
    <w:rsid w:val="00B30C68"/>
    <w:rsid w:val="00B30CD3"/>
    <w:rsid w:val="00B320D7"/>
    <w:rsid w:val="00B324A9"/>
    <w:rsid w:val="00B32AC3"/>
    <w:rsid w:val="00B32DFA"/>
    <w:rsid w:val="00B33373"/>
    <w:rsid w:val="00B33563"/>
    <w:rsid w:val="00B3368A"/>
    <w:rsid w:val="00B339AD"/>
    <w:rsid w:val="00B33C16"/>
    <w:rsid w:val="00B33C8B"/>
    <w:rsid w:val="00B34511"/>
    <w:rsid w:val="00B348D1"/>
    <w:rsid w:val="00B34BAA"/>
    <w:rsid w:val="00B35995"/>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5C47"/>
    <w:rsid w:val="00B66409"/>
    <w:rsid w:val="00B66CEE"/>
    <w:rsid w:val="00B66DC2"/>
    <w:rsid w:val="00B67402"/>
    <w:rsid w:val="00B675A9"/>
    <w:rsid w:val="00B70495"/>
    <w:rsid w:val="00B707B8"/>
    <w:rsid w:val="00B70E09"/>
    <w:rsid w:val="00B7101C"/>
    <w:rsid w:val="00B71045"/>
    <w:rsid w:val="00B71340"/>
    <w:rsid w:val="00B71461"/>
    <w:rsid w:val="00B7153D"/>
    <w:rsid w:val="00B71B34"/>
    <w:rsid w:val="00B71DE2"/>
    <w:rsid w:val="00B72496"/>
    <w:rsid w:val="00B726EF"/>
    <w:rsid w:val="00B72C0A"/>
    <w:rsid w:val="00B73A88"/>
    <w:rsid w:val="00B73B68"/>
    <w:rsid w:val="00B742DC"/>
    <w:rsid w:val="00B74DB9"/>
    <w:rsid w:val="00B74F22"/>
    <w:rsid w:val="00B75A81"/>
    <w:rsid w:val="00B75AAC"/>
    <w:rsid w:val="00B75DBE"/>
    <w:rsid w:val="00B767EB"/>
    <w:rsid w:val="00B774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710"/>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377"/>
    <w:rsid w:val="00BA750B"/>
    <w:rsid w:val="00BA773D"/>
    <w:rsid w:val="00BA78BB"/>
    <w:rsid w:val="00BA7BAE"/>
    <w:rsid w:val="00BA7F4D"/>
    <w:rsid w:val="00BB2603"/>
    <w:rsid w:val="00BB26F9"/>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6B5"/>
    <w:rsid w:val="00BC2C5E"/>
    <w:rsid w:val="00BC3330"/>
    <w:rsid w:val="00BC343C"/>
    <w:rsid w:val="00BC367F"/>
    <w:rsid w:val="00BC3913"/>
    <w:rsid w:val="00BC3937"/>
    <w:rsid w:val="00BC4735"/>
    <w:rsid w:val="00BC4DD6"/>
    <w:rsid w:val="00BC58AF"/>
    <w:rsid w:val="00BC5C6A"/>
    <w:rsid w:val="00BC5F70"/>
    <w:rsid w:val="00BC67C3"/>
    <w:rsid w:val="00BC6924"/>
    <w:rsid w:val="00BC6EE2"/>
    <w:rsid w:val="00BC701B"/>
    <w:rsid w:val="00BC75CC"/>
    <w:rsid w:val="00BC7705"/>
    <w:rsid w:val="00BC7741"/>
    <w:rsid w:val="00BC7BDE"/>
    <w:rsid w:val="00BD05C9"/>
    <w:rsid w:val="00BD078C"/>
    <w:rsid w:val="00BD07B4"/>
    <w:rsid w:val="00BD082F"/>
    <w:rsid w:val="00BD09AF"/>
    <w:rsid w:val="00BD0ABC"/>
    <w:rsid w:val="00BD0B93"/>
    <w:rsid w:val="00BD0DA2"/>
    <w:rsid w:val="00BD0DDC"/>
    <w:rsid w:val="00BD0EBC"/>
    <w:rsid w:val="00BD0EED"/>
    <w:rsid w:val="00BD0F00"/>
    <w:rsid w:val="00BD1580"/>
    <w:rsid w:val="00BD1682"/>
    <w:rsid w:val="00BD1A3D"/>
    <w:rsid w:val="00BD1A5E"/>
    <w:rsid w:val="00BD1C46"/>
    <w:rsid w:val="00BD2484"/>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751"/>
    <w:rsid w:val="00BE6A49"/>
    <w:rsid w:val="00BE7498"/>
    <w:rsid w:val="00BE7F4E"/>
    <w:rsid w:val="00BF09F0"/>
    <w:rsid w:val="00BF1168"/>
    <w:rsid w:val="00BF1397"/>
    <w:rsid w:val="00BF3AAC"/>
    <w:rsid w:val="00BF4243"/>
    <w:rsid w:val="00BF4DE2"/>
    <w:rsid w:val="00BF51D7"/>
    <w:rsid w:val="00BF5639"/>
    <w:rsid w:val="00BF568D"/>
    <w:rsid w:val="00BF76AD"/>
    <w:rsid w:val="00BF7C81"/>
    <w:rsid w:val="00C01547"/>
    <w:rsid w:val="00C01D5D"/>
    <w:rsid w:val="00C01E9B"/>
    <w:rsid w:val="00C01F6D"/>
    <w:rsid w:val="00C021FA"/>
    <w:rsid w:val="00C03023"/>
    <w:rsid w:val="00C04D93"/>
    <w:rsid w:val="00C051CA"/>
    <w:rsid w:val="00C05A63"/>
    <w:rsid w:val="00C06202"/>
    <w:rsid w:val="00C06A4E"/>
    <w:rsid w:val="00C07439"/>
    <w:rsid w:val="00C07450"/>
    <w:rsid w:val="00C07D71"/>
    <w:rsid w:val="00C105FD"/>
    <w:rsid w:val="00C106B2"/>
    <w:rsid w:val="00C10815"/>
    <w:rsid w:val="00C10920"/>
    <w:rsid w:val="00C1095F"/>
    <w:rsid w:val="00C10964"/>
    <w:rsid w:val="00C10F88"/>
    <w:rsid w:val="00C10FE4"/>
    <w:rsid w:val="00C1139D"/>
    <w:rsid w:val="00C12523"/>
    <w:rsid w:val="00C12CAC"/>
    <w:rsid w:val="00C1350A"/>
    <w:rsid w:val="00C138A1"/>
    <w:rsid w:val="00C13AB9"/>
    <w:rsid w:val="00C13BBD"/>
    <w:rsid w:val="00C13D55"/>
    <w:rsid w:val="00C13E4D"/>
    <w:rsid w:val="00C142B5"/>
    <w:rsid w:val="00C152F8"/>
    <w:rsid w:val="00C15D9C"/>
    <w:rsid w:val="00C16DBB"/>
    <w:rsid w:val="00C1724B"/>
    <w:rsid w:val="00C175F6"/>
    <w:rsid w:val="00C17D5D"/>
    <w:rsid w:val="00C20529"/>
    <w:rsid w:val="00C20E27"/>
    <w:rsid w:val="00C21383"/>
    <w:rsid w:val="00C215D7"/>
    <w:rsid w:val="00C21751"/>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874"/>
    <w:rsid w:val="00C26B72"/>
    <w:rsid w:val="00C26C21"/>
    <w:rsid w:val="00C271B1"/>
    <w:rsid w:val="00C27AF6"/>
    <w:rsid w:val="00C30683"/>
    <w:rsid w:val="00C30B76"/>
    <w:rsid w:val="00C31D0D"/>
    <w:rsid w:val="00C321AE"/>
    <w:rsid w:val="00C327A8"/>
    <w:rsid w:val="00C32E40"/>
    <w:rsid w:val="00C32E8E"/>
    <w:rsid w:val="00C3399E"/>
    <w:rsid w:val="00C33E4A"/>
    <w:rsid w:val="00C3447D"/>
    <w:rsid w:val="00C344FC"/>
    <w:rsid w:val="00C35540"/>
    <w:rsid w:val="00C355A4"/>
    <w:rsid w:val="00C357E7"/>
    <w:rsid w:val="00C359F1"/>
    <w:rsid w:val="00C35F31"/>
    <w:rsid w:val="00C36089"/>
    <w:rsid w:val="00C3682E"/>
    <w:rsid w:val="00C3745C"/>
    <w:rsid w:val="00C37E45"/>
    <w:rsid w:val="00C37F29"/>
    <w:rsid w:val="00C4008C"/>
    <w:rsid w:val="00C406F7"/>
    <w:rsid w:val="00C40D5F"/>
    <w:rsid w:val="00C41526"/>
    <w:rsid w:val="00C4183D"/>
    <w:rsid w:val="00C41E3D"/>
    <w:rsid w:val="00C423E3"/>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6F3A"/>
    <w:rsid w:val="00C574F8"/>
    <w:rsid w:val="00C60770"/>
    <w:rsid w:val="00C607DC"/>
    <w:rsid w:val="00C6105B"/>
    <w:rsid w:val="00C61B62"/>
    <w:rsid w:val="00C61C8D"/>
    <w:rsid w:val="00C61DAC"/>
    <w:rsid w:val="00C62880"/>
    <w:rsid w:val="00C62AFA"/>
    <w:rsid w:val="00C62B88"/>
    <w:rsid w:val="00C633ED"/>
    <w:rsid w:val="00C63910"/>
    <w:rsid w:val="00C63B27"/>
    <w:rsid w:val="00C64652"/>
    <w:rsid w:val="00C64750"/>
    <w:rsid w:val="00C64C3C"/>
    <w:rsid w:val="00C657FF"/>
    <w:rsid w:val="00C65F6D"/>
    <w:rsid w:val="00C66CD1"/>
    <w:rsid w:val="00C66DA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19E"/>
    <w:rsid w:val="00C732F8"/>
    <w:rsid w:val="00C73411"/>
    <w:rsid w:val="00C73F56"/>
    <w:rsid w:val="00C74634"/>
    <w:rsid w:val="00C7506C"/>
    <w:rsid w:val="00C75DC6"/>
    <w:rsid w:val="00C75E7C"/>
    <w:rsid w:val="00C762EF"/>
    <w:rsid w:val="00C77204"/>
    <w:rsid w:val="00C7750C"/>
    <w:rsid w:val="00C80AE7"/>
    <w:rsid w:val="00C812A6"/>
    <w:rsid w:val="00C8147E"/>
    <w:rsid w:val="00C8196D"/>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39B7"/>
    <w:rsid w:val="00C94AFC"/>
    <w:rsid w:val="00C950FE"/>
    <w:rsid w:val="00C95B23"/>
    <w:rsid w:val="00C95CBC"/>
    <w:rsid w:val="00C9651A"/>
    <w:rsid w:val="00C967C5"/>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643"/>
    <w:rsid w:val="00CA7FAE"/>
    <w:rsid w:val="00CA7FB1"/>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B6FB4"/>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7114"/>
    <w:rsid w:val="00CC773B"/>
    <w:rsid w:val="00CC78C1"/>
    <w:rsid w:val="00CC7A19"/>
    <w:rsid w:val="00CD00BF"/>
    <w:rsid w:val="00CD06C2"/>
    <w:rsid w:val="00CD075C"/>
    <w:rsid w:val="00CD0D57"/>
    <w:rsid w:val="00CD0DD2"/>
    <w:rsid w:val="00CD13D1"/>
    <w:rsid w:val="00CD16A8"/>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373"/>
    <w:rsid w:val="00CE0672"/>
    <w:rsid w:val="00CE0813"/>
    <w:rsid w:val="00CE1172"/>
    <w:rsid w:val="00CE1D9C"/>
    <w:rsid w:val="00CE20D5"/>
    <w:rsid w:val="00CE21F5"/>
    <w:rsid w:val="00CE3CCB"/>
    <w:rsid w:val="00CE3E48"/>
    <w:rsid w:val="00CE4781"/>
    <w:rsid w:val="00CE4926"/>
    <w:rsid w:val="00CE4F93"/>
    <w:rsid w:val="00CE53D5"/>
    <w:rsid w:val="00CE5A07"/>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26EC"/>
    <w:rsid w:val="00D13818"/>
    <w:rsid w:val="00D14AE5"/>
    <w:rsid w:val="00D164C7"/>
    <w:rsid w:val="00D17791"/>
    <w:rsid w:val="00D20822"/>
    <w:rsid w:val="00D20B01"/>
    <w:rsid w:val="00D20B46"/>
    <w:rsid w:val="00D20BDD"/>
    <w:rsid w:val="00D21A85"/>
    <w:rsid w:val="00D22252"/>
    <w:rsid w:val="00D225CF"/>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201"/>
    <w:rsid w:val="00D334A6"/>
    <w:rsid w:val="00D3386F"/>
    <w:rsid w:val="00D33D4C"/>
    <w:rsid w:val="00D33D75"/>
    <w:rsid w:val="00D34292"/>
    <w:rsid w:val="00D3459D"/>
    <w:rsid w:val="00D34816"/>
    <w:rsid w:val="00D34FCC"/>
    <w:rsid w:val="00D3500C"/>
    <w:rsid w:val="00D35133"/>
    <w:rsid w:val="00D35189"/>
    <w:rsid w:val="00D35524"/>
    <w:rsid w:val="00D36416"/>
    <w:rsid w:val="00D372B4"/>
    <w:rsid w:val="00D37702"/>
    <w:rsid w:val="00D37C63"/>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396"/>
    <w:rsid w:val="00D64CB7"/>
    <w:rsid w:val="00D64F83"/>
    <w:rsid w:val="00D6689F"/>
    <w:rsid w:val="00D66E71"/>
    <w:rsid w:val="00D66FAA"/>
    <w:rsid w:val="00D66FC3"/>
    <w:rsid w:val="00D67257"/>
    <w:rsid w:val="00D67CDD"/>
    <w:rsid w:val="00D7001A"/>
    <w:rsid w:val="00D70376"/>
    <w:rsid w:val="00D706FB"/>
    <w:rsid w:val="00D70A62"/>
    <w:rsid w:val="00D70C19"/>
    <w:rsid w:val="00D713C0"/>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2EC"/>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7DA"/>
    <w:rsid w:val="00D92A4F"/>
    <w:rsid w:val="00D92C2D"/>
    <w:rsid w:val="00D93E95"/>
    <w:rsid w:val="00D93F79"/>
    <w:rsid w:val="00D95382"/>
    <w:rsid w:val="00D965A6"/>
    <w:rsid w:val="00D96C51"/>
    <w:rsid w:val="00D96EA3"/>
    <w:rsid w:val="00D971D4"/>
    <w:rsid w:val="00D972EA"/>
    <w:rsid w:val="00D978FD"/>
    <w:rsid w:val="00D979B7"/>
    <w:rsid w:val="00D97EF4"/>
    <w:rsid w:val="00DA04D7"/>
    <w:rsid w:val="00DA0986"/>
    <w:rsid w:val="00DA0A7C"/>
    <w:rsid w:val="00DA0B31"/>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31B"/>
    <w:rsid w:val="00DC0521"/>
    <w:rsid w:val="00DC0754"/>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4227"/>
    <w:rsid w:val="00DE5664"/>
    <w:rsid w:val="00DE5C5C"/>
    <w:rsid w:val="00DE5D1C"/>
    <w:rsid w:val="00DE5F8F"/>
    <w:rsid w:val="00DE6141"/>
    <w:rsid w:val="00DE62E9"/>
    <w:rsid w:val="00DE64B4"/>
    <w:rsid w:val="00DE79F4"/>
    <w:rsid w:val="00DF07AF"/>
    <w:rsid w:val="00DF10A5"/>
    <w:rsid w:val="00DF183C"/>
    <w:rsid w:val="00DF19E1"/>
    <w:rsid w:val="00DF247F"/>
    <w:rsid w:val="00DF2C51"/>
    <w:rsid w:val="00DF3373"/>
    <w:rsid w:val="00DF3842"/>
    <w:rsid w:val="00DF39D5"/>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B57"/>
    <w:rsid w:val="00E13D26"/>
    <w:rsid w:val="00E160B3"/>
    <w:rsid w:val="00E167AC"/>
    <w:rsid w:val="00E20448"/>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5D0C"/>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6EF"/>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1658"/>
    <w:rsid w:val="00E5285E"/>
    <w:rsid w:val="00E52D03"/>
    <w:rsid w:val="00E5370B"/>
    <w:rsid w:val="00E54386"/>
    <w:rsid w:val="00E5442A"/>
    <w:rsid w:val="00E54751"/>
    <w:rsid w:val="00E54893"/>
    <w:rsid w:val="00E5762B"/>
    <w:rsid w:val="00E578FF"/>
    <w:rsid w:val="00E57B96"/>
    <w:rsid w:val="00E60A70"/>
    <w:rsid w:val="00E615EC"/>
    <w:rsid w:val="00E615F2"/>
    <w:rsid w:val="00E61637"/>
    <w:rsid w:val="00E6167E"/>
    <w:rsid w:val="00E61EDD"/>
    <w:rsid w:val="00E61FFA"/>
    <w:rsid w:val="00E6201E"/>
    <w:rsid w:val="00E6227F"/>
    <w:rsid w:val="00E62CFC"/>
    <w:rsid w:val="00E63258"/>
    <w:rsid w:val="00E639FB"/>
    <w:rsid w:val="00E643FB"/>
    <w:rsid w:val="00E64B25"/>
    <w:rsid w:val="00E64D17"/>
    <w:rsid w:val="00E6561C"/>
    <w:rsid w:val="00E65752"/>
    <w:rsid w:val="00E657A0"/>
    <w:rsid w:val="00E65960"/>
    <w:rsid w:val="00E65C90"/>
    <w:rsid w:val="00E65D3D"/>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BC8"/>
    <w:rsid w:val="00E80DB9"/>
    <w:rsid w:val="00E82550"/>
    <w:rsid w:val="00E8291D"/>
    <w:rsid w:val="00E83209"/>
    <w:rsid w:val="00E84E8B"/>
    <w:rsid w:val="00E85466"/>
    <w:rsid w:val="00E85D21"/>
    <w:rsid w:val="00E85F6B"/>
    <w:rsid w:val="00E863F6"/>
    <w:rsid w:val="00E8755A"/>
    <w:rsid w:val="00E878B9"/>
    <w:rsid w:val="00E8790C"/>
    <w:rsid w:val="00E87CC5"/>
    <w:rsid w:val="00E90415"/>
    <w:rsid w:val="00E9050F"/>
    <w:rsid w:val="00E905AA"/>
    <w:rsid w:val="00E90B8F"/>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42F"/>
    <w:rsid w:val="00EA0678"/>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B17D0"/>
    <w:rsid w:val="00EB1EE3"/>
    <w:rsid w:val="00EB2663"/>
    <w:rsid w:val="00EB3276"/>
    <w:rsid w:val="00EB3E53"/>
    <w:rsid w:val="00EB3F74"/>
    <w:rsid w:val="00EB422D"/>
    <w:rsid w:val="00EB5F35"/>
    <w:rsid w:val="00EB6121"/>
    <w:rsid w:val="00EB6466"/>
    <w:rsid w:val="00EB64AB"/>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50"/>
    <w:rsid w:val="00EC6670"/>
    <w:rsid w:val="00EC676E"/>
    <w:rsid w:val="00EC6AC5"/>
    <w:rsid w:val="00EC6B99"/>
    <w:rsid w:val="00EC79BC"/>
    <w:rsid w:val="00EC7B0F"/>
    <w:rsid w:val="00EC7C29"/>
    <w:rsid w:val="00EC7D5E"/>
    <w:rsid w:val="00ED0166"/>
    <w:rsid w:val="00ED0602"/>
    <w:rsid w:val="00ED064B"/>
    <w:rsid w:val="00ED073C"/>
    <w:rsid w:val="00ED161B"/>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2BB"/>
    <w:rsid w:val="00EE14D6"/>
    <w:rsid w:val="00EE163C"/>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0F71"/>
    <w:rsid w:val="00EF152F"/>
    <w:rsid w:val="00EF1612"/>
    <w:rsid w:val="00EF18B8"/>
    <w:rsid w:val="00EF1D1A"/>
    <w:rsid w:val="00EF2181"/>
    <w:rsid w:val="00EF2563"/>
    <w:rsid w:val="00EF2FEF"/>
    <w:rsid w:val="00EF335B"/>
    <w:rsid w:val="00EF37F5"/>
    <w:rsid w:val="00EF3907"/>
    <w:rsid w:val="00EF3C9E"/>
    <w:rsid w:val="00EF412F"/>
    <w:rsid w:val="00EF44B4"/>
    <w:rsid w:val="00EF481B"/>
    <w:rsid w:val="00EF50C4"/>
    <w:rsid w:val="00EF53CC"/>
    <w:rsid w:val="00EF5CA3"/>
    <w:rsid w:val="00EF7247"/>
    <w:rsid w:val="00EF7267"/>
    <w:rsid w:val="00EF7432"/>
    <w:rsid w:val="00F005DF"/>
    <w:rsid w:val="00F00EDF"/>
    <w:rsid w:val="00F00F2E"/>
    <w:rsid w:val="00F0101F"/>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5A6"/>
    <w:rsid w:val="00F10FD3"/>
    <w:rsid w:val="00F1113F"/>
    <w:rsid w:val="00F11577"/>
    <w:rsid w:val="00F11DF5"/>
    <w:rsid w:val="00F139C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355"/>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3CEA"/>
    <w:rsid w:val="00F33E4C"/>
    <w:rsid w:val="00F3498D"/>
    <w:rsid w:val="00F35778"/>
    <w:rsid w:val="00F35DBF"/>
    <w:rsid w:val="00F36317"/>
    <w:rsid w:val="00F3686F"/>
    <w:rsid w:val="00F36CF9"/>
    <w:rsid w:val="00F37474"/>
    <w:rsid w:val="00F37E30"/>
    <w:rsid w:val="00F400AE"/>
    <w:rsid w:val="00F40749"/>
    <w:rsid w:val="00F4089E"/>
    <w:rsid w:val="00F40B3F"/>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4D3"/>
    <w:rsid w:val="00F7275A"/>
    <w:rsid w:val="00F72D7C"/>
    <w:rsid w:val="00F72D9F"/>
    <w:rsid w:val="00F73243"/>
    <w:rsid w:val="00F733FD"/>
    <w:rsid w:val="00F7372A"/>
    <w:rsid w:val="00F7377F"/>
    <w:rsid w:val="00F737C1"/>
    <w:rsid w:val="00F738DD"/>
    <w:rsid w:val="00F73DC7"/>
    <w:rsid w:val="00F74159"/>
    <w:rsid w:val="00F742A7"/>
    <w:rsid w:val="00F74664"/>
    <w:rsid w:val="00F74791"/>
    <w:rsid w:val="00F747CF"/>
    <w:rsid w:val="00F75523"/>
    <w:rsid w:val="00F75D29"/>
    <w:rsid w:val="00F7666F"/>
    <w:rsid w:val="00F7732D"/>
    <w:rsid w:val="00F775F0"/>
    <w:rsid w:val="00F77898"/>
    <w:rsid w:val="00F77B26"/>
    <w:rsid w:val="00F8029E"/>
    <w:rsid w:val="00F8086D"/>
    <w:rsid w:val="00F81191"/>
    <w:rsid w:val="00F81A90"/>
    <w:rsid w:val="00F81BA5"/>
    <w:rsid w:val="00F81C14"/>
    <w:rsid w:val="00F822B2"/>
    <w:rsid w:val="00F8247A"/>
    <w:rsid w:val="00F82926"/>
    <w:rsid w:val="00F82DCA"/>
    <w:rsid w:val="00F82FB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17B"/>
    <w:rsid w:val="00F90A9F"/>
    <w:rsid w:val="00F91035"/>
    <w:rsid w:val="00F92164"/>
    <w:rsid w:val="00F927EF"/>
    <w:rsid w:val="00F92877"/>
    <w:rsid w:val="00F928BD"/>
    <w:rsid w:val="00F9304F"/>
    <w:rsid w:val="00F93C8A"/>
    <w:rsid w:val="00F9408A"/>
    <w:rsid w:val="00F944DC"/>
    <w:rsid w:val="00F946DE"/>
    <w:rsid w:val="00F9472A"/>
    <w:rsid w:val="00F95066"/>
    <w:rsid w:val="00F951E6"/>
    <w:rsid w:val="00F952EC"/>
    <w:rsid w:val="00F953B6"/>
    <w:rsid w:val="00F95E47"/>
    <w:rsid w:val="00F95F30"/>
    <w:rsid w:val="00F96090"/>
    <w:rsid w:val="00F96D49"/>
    <w:rsid w:val="00F97AE0"/>
    <w:rsid w:val="00FA09B7"/>
    <w:rsid w:val="00FA0E41"/>
    <w:rsid w:val="00FA115A"/>
    <w:rsid w:val="00FA1513"/>
    <w:rsid w:val="00FA1519"/>
    <w:rsid w:val="00FA1837"/>
    <w:rsid w:val="00FA1CC3"/>
    <w:rsid w:val="00FA1E41"/>
    <w:rsid w:val="00FA1F6D"/>
    <w:rsid w:val="00FA257E"/>
    <w:rsid w:val="00FA31A1"/>
    <w:rsid w:val="00FA31C4"/>
    <w:rsid w:val="00FA33D4"/>
    <w:rsid w:val="00FA3629"/>
    <w:rsid w:val="00FA4312"/>
    <w:rsid w:val="00FA594A"/>
    <w:rsid w:val="00FA5AD8"/>
    <w:rsid w:val="00FA5FE6"/>
    <w:rsid w:val="00FA657F"/>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784"/>
    <w:rsid w:val="00FB3FCE"/>
    <w:rsid w:val="00FB43D2"/>
    <w:rsid w:val="00FB4850"/>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591"/>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5323"/>
    <w:rsid w:val="00FD590E"/>
    <w:rsid w:val="00FD595C"/>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5FF"/>
    <w:rsid w:val="00FF5D93"/>
    <w:rsid w:val="00FF77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572933492">
      <w:bodyDiv w:val="1"/>
      <w:marLeft w:val="0"/>
      <w:marRight w:val="0"/>
      <w:marTop w:val="0"/>
      <w:marBottom w:val="0"/>
      <w:divBdr>
        <w:top w:val="none" w:sz="0" w:space="0" w:color="auto"/>
        <w:left w:val="none" w:sz="0" w:space="0" w:color="auto"/>
        <w:bottom w:val="none" w:sz="0" w:space="0" w:color="auto"/>
        <w:right w:val="none" w:sz="0" w:space="0" w:color="auto"/>
      </w:divBdr>
      <w:divsChild>
        <w:div w:id="298077303">
          <w:marLeft w:val="0"/>
          <w:marRight w:val="0"/>
          <w:marTop w:val="0"/>
          <w:marBottom w:val="0"/>
          <w:divBdr>
            <w:top w:val="none" w:sz="0" w:space="0" w:color="auto"/>
            <w:left w:val="none" w:sz="0" w:space="0" w:color="auto"/>
            <w:bottom w:val="none" w:sz="0" w:space="0" w:color="auto"/>
            <w:right w:val="none" w:sz="0" w:space="0" w:color="auto"/>
          </w:divBdr>
          <w:divsChild>
            <w:div w:id="592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1406746">
      <w:bodyDiv w:val="1"/>
      <w:marLeft w:val="0"/>
      <w:marRight w:val="0"/>
      <w:marTop w:val="0"/>
      <w:marBottom w:val="0"/>
      <w:divBdr>
        <w:top w:val="none" w:sz="0" w:space="0" w:color="auto"/>
        <w:left w:val="none" w:sz="0" w:space="0" w:color="auto"/>
        <w:bottom w:val="none" w:sz="0" w:space="0" w:color="auto"/>
        <w:right w:val="none" w:sz="0" w:space="0" w:color="auto"/>
      </w:divBdr>
      <w:divsChild>
        <w:div w:id="1113473377">
          <w:marLeft w:val="0"/>
          <w:marRight w:val="0"/>
          <w:marTop w:val="0"/>
          <w:marBottom w:val="0"/>
          <w:divBdr>
            <w:top w:val="none" w:sz="0" w:space="0" w:color="auto"/>
            <w:left w:val="none" w:sz="0" w:space="0" w:color="auto"/>
            <w:bottom w:val="none" w:sz="0" w:space="0" w:color="auto"/>
            <w:right w:val="none" w:sz="0" w:space="0" w:color="auto"/>
          </w:divBdr>
          <w:divsChild>
            <w:div w:id="10392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8027202">
      <w:bodyDiv w:val="1"/>
      <w:marLeft w:val="0"/>
      <w:marRight w:val="0"/>
      <w:marTop w:val="0"/>
      <w:marBottom w:val="0"/>
      <w:divBdr>
        <w:top w:val="none" w:sz="0" w:space="0" w:color="auto"/>
        <w:left w:val="none" w:sz="0" w:space="0" w:color="auto"/>
        <w:bottom w:val="none" w:sz="0" w:space="0" w:color="auto"/>
        <w:right w:val="none" w:sz="0" w:space="0" w:color="auto"/>
      </w:divBdr>
      <w:divsChild>
        <w:div w:id="1973242440">
          <w:marLeft w:val="0"/>
          <w:marRight w:val="0"/>
          <w:marTop w:val="0"/>
          <w:marBottom w:val="0"/>
          <w:divBdr>
            <w:top w:val="none" w:sz="0" w:space="0" w:color="auto"/>
            <w:left w:val="none" w:sz="0" w:space="0" w:color="auto"/>
            <w:bottom w:val="none" w:sz="0" w:space="0" w:color="auto"/>
            <w:right w:val="none" w:sz="0" w:space="0" w:color="auto"/>
          </w:divBdr>
          <w:divsChild>
            <w:div w:id="26916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1948799">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7777180">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328707">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2780533">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8975395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hyperlink" Target="https://engage.cloud.microsoft/main/org/ericsson.com/threads/eyJfdHlwZSI6IlRocmVhZCIsImlkIjoiMjkxNTUzMzg1NDgxMDExMiJ9?trk_copy_link=V2" TargetMode="External"/><Relationship Id="rId47" Type="http://schemas.openxmlformats.org/officeDocument/2006/relationships/image" Target="media/image33.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hyperlink" Target="https://engage.cloud.microsoft/main/org/ericsson.com/threads/eyJfdHlwZSI6IlRocmVhZCIsImlkIjoiMjkzMDQ2MjYyMDg0NDAzMiJ9?trk_copy_link=V2" TargetMode="External"/><Relationship Id="rId89" Type="http://schemas.openxmlformats.org/officeDocument/2006/relationships/image" Target="media/image68.png"/><Relationship Id="rId112" Type="http://schemas.openxmlformats.org/officeDocument/2006/relationships/hyperlink" Target="https://engage.cloud.microsoft/main/org/ericsson.com/threads/eyJfdHlwZSI6IlRocmVhZCIsImlkIjoiMzAxNzkwMzA0MDQ5NTYxNiJ9?trk_copy_link=V2" TargetMode="External"/><Relationship Id="rId16" Type="http://schemas.openxmlformats.org/officeDocument/2006/relationships/image" Target="media/image3.png"/><Relationship Id="rId107" Type="http://schemas.openxmlformats.org/officeDocument/2006/relationships/hyperlink" Target="https://web.yammer.com/main/org/ericsson.com/threads/eyJfdHlwZSI6IlRocmVhZCIsImlkIjoiMjYxNzUwMjU1ODI2NTM0NCJ9?trk_copy_link=V1" TargetMode="External"/><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8.png"/><Relationship Id="rId79"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102" Type="http://schemas.openxmlformats.org/officeDocument/2006/relationships/hyperlink" Target="https://web.yammer.com/main/org/ericsson.com/threads/eyJfdHlwZSI6IlRocmVhZCIsImlkIjoiMjUxOTc0MTc1NDI0NTEyMCJ9?trk_copy_link=V1" TargetMode="External"/><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3.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footer" Target="footer4.xml"/><Relationship Id="rId80" Type="http://schemas.openxmlformats.org/officeDocument/2006/relationships/image" Target="media/image61.png"/><Relationship Id="rId85" Type="http://schemas.openxmlformats.org/officeDocument/2006/relationships/image" Target="media/image65.png"/><Relationship Id="rId12" Type="http://schemas.openxmlformats.org/officeDocument/2006/relationships/header" Target="header3.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hyperlink" Target="https://web.yammer.com/main/org/ericsson.com/threads/eyJfdHlwZSI6IlRocmVhZCIsImlkIjoiMjU1NDY5MDI3MDgzODc4NCJ9?trk_copy_link=V1" TargetMode="External"/><Relationship Id="rId108" Type="http://schemas.openxmlformats.org/officeDocument/2006/relationships/hyperlink" Target="https://web.yammer.com/main/org/ericsson.com/threads/eyJfdHlwZSI6IlRocmVhZCIsImlkIjoiMjY3NjkxMDE3NDE5OTgwOCJ9?trk_copy_link=V2" TargetMode="External"/><Relationship Id="rId54" Type="http://schemas.openxmlformats.org/officeDocument/2006/relationships/image" Target="media/image40.png"/><Relationship Id="rId70" Type="http://schemas.openxmlformats.org/officeDocument/2006/relationships/image" Target="media/image54.png"/><Relationship Id="rId75" Type="http://schemas.openxmlformats.org/officeDocument/2006/relationships/hyperlink" Target="https://web.yammer.com/main/org/ericsson.com/threads/eyJfdHlwZSI6IlRocmVhZCIsImlkIjoiMjYxMzA3NjM3MTU2MjQ5NiJ9?trk_copy_link=V1" TargetMode="External"/><Relationship Id="rId91" Type="http://schemas.openxmlformats.org/officeDocument/2006/relationships/image" Target="media/image70.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hyperlink" Target="https://web.yammer.com/main/org/ericsson.com/threads/eyJfdHlwZSI6IlRocmVhZCIsImlkIjoiMjYxMzA3NjM3MTU2MjQ5NiJ9?trk_copy_link=V1" TargetMode="External"/><Relationship Id="rId114"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s://engage.cloud.microsoft/main/org/ericsson.com/threads/eyJfdHlwZSI6IlRocmVhZCIsImlkIjoiMjc2NTY5MjEwNjQ1NzA4OCJ9?trk_copy_link=V2_HTML" TargetMode="External"/><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0.png"/><Relationship Id="rId81" Type="http://schemas.openxmlformats.org/officeDocument/2006/relationships/image" Target="media/image62.png"/><Relationship Id="rId86" Type="http://schemas.openxmlformats.org/officeDocument/2006/relationships/hyperlink" Target="https://engage.cloud.microsoft/main/org/ericsson.com/threads/eyJfdHlwZSI6IlRocmVhZCIsImlkIjoiMzAxNzkwMzA0MDQ5NTYxNiJ9?trk_copy_link=V2_HTML" TargetMode="External"/><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hyperlink" Target="https://web.yammer.com/main/org/ericsson.com/users/eyJfdHlwZSI6IlVzZXIiLCJpZCI6IjEyODI5MjE3MjU5NTIifQ/storyline"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hyperlink" Target="https://engage.cloud.microsoft/main/org/ericsson.com/threads/eyJfdHlwZSI6IlRocmVhZCIsImlkIjoiMjgyNDkxODMxMzQzNTEzNiJ9?trk_copy_link=V2" TargetMode="External"/><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9.png"/><Relationship Id="rId97" Type="http://schemas.openxmlformats.org/officeDocument/2006/relationships/image" Target="media/image75.png"/><Relationship Id="rId104" Type="http://schemas.openxmlformats.org/officeDocument/2006/relationships/hyperlink" Target="https://web.yammer.com/main/org/ericsson.com/threads/eyJfdHlwZSI6IlRocmVhZCIsImlkIjoiMjU1MTY2MjQ0MTExMTU1MiJ9?trk_copy_link=V1" TargetMode="Externa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hyperlink" Target="https://www.python.org/downloads/"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50.png"/><Relationship Id="rId87" Type="http://schemas.openxmlformats.org/officeDocument/2006/relationships/image" Target="media/image66.png"/><Relationship Id="rId110"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115" Type="http://schemas.openxmlformats.org/officeDocument/2006/relationships/theme" Target="theme/theme1.xml"/><Relationship Id="rId61" Type="http://schemas.openxmlformats.org/officeDocument/2006/relationships/image" Target="media/image46.png"/><Relationship Id="rId82" Type="http://schemas.openxmlformats.org/officeDocument/2006/relationships/image" Target="media/image63.png"/><Relationship Id="rId19" Type="http://schemas.openxmlformats.org/officeDocument/2006/relationships/image" Target="media/image6.png"/><Relationship Id="rId14" Type="http://schemas.openxmlformats.org/officeDocument/2006/relationships/image" Target="media/image2.e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hyperlink" Target="https://web.yammer.com/main/org/ericsson.com/threads/eyJfdHlwZSI6IlRocmVhZCIsImlkIjoiMjY3NjkxMDE3NDE5OTgwOCJ9?trk_copy_link=V2" TargetMode="External"/><Relationship Id="rId100" Type="http://schemas.openxmlformats.org/officeDocument/2006/relationships/image" Target="media/image78.png"/><Relationship Id="rId105" Type="http://schemas.openxmlformats.org/officeDocument/2006/relationships/hyperlink" Target="https://web.yammer.com/main/org/ericsson.com/threads/eyJfdHlwZSI6IlRocmVhZCIsImlkIjoiMjU1MTY2NjAwMDkwNDE5MiJ9?trk_copy_link=V1" TargetMode="External"/><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6.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hyperlink" Target="https://engage.cloud.microsoft/main/org/ericsson.com/threads/eyJfdHlwZSI6IlRocmVhZCIsImlkIjoiMzAxNzg4NjY0MTgyMzc0NCJ9?trk_copy_link=V2_HTML" TargetMode="External"/><Relationship Id="rId83" Type="http://schemas.openxmlformats.org/officeDocument/2006/relationships/image" Target="media/image64.png"/><Relationship Id="rId88" Type="http://schemas.openxmlformats.org/officeDocument/2006/relationships/image" Target="media/image67.png"/><Relationship Id="rId111" Type="http://schemas.openxmlformats.org/officeDocument/2006/relationships/hyperlink" Target="https://engage.cloud.microsoft/main/org/ericsson.com/threads/eyJfdHlwZSI6IlRocmVhZCIsImlkIjoiMzAxNzg4NjY0MTgyMzc0NCJ9?trk_copy_link=V2"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24321</TotalTime>
  <Pages>42</Pages>
  <Words>4763</Words>
  <Characters>27150</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596</cp:revision>
  <cp:lastPrinted>2024-06-26T08:23:00Z</cp:lastPrinted>
  <dcterms:created xsi:type="dcterms:W3CDTF">2019-11-05T08:18:00Z</dcterms:created>
  <dcterms:modified xsi:type="dcterms:W3CDTF">2024-11-12T20:11:00Z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